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477FAB" w:rsidRDefault="003D4A19">
      <w:pPr>
        <w:pStyle w:val="CRCoverPage"/>
        <w:tabs>
          <w:tab w:val="right" w:pos="9639"/>
        </w:tabs>
        <w:spacing w:after="0"/>
        <w:rPr>
          <w:b/>
          <w:i/>
          <w:noProof/>
          <w:sz w:val="28"/>
        </w:rPr>
      </w:pPr>
      <w:r w:rsidRPr="00477FAB">
        <w:rPr>
          <w:b/>
          <w:noProof/>
          <w:sz w:val="24"/>
        </w:rPr>
        <w:t>3GPP TSG-</w:t>
      </w:r>
      <w:r w:rsidRPr="00477FAB">
        <w:rPr>
          <w:b/>
          <w:noProof/>
          <w:sz w:val="24"/>
        </w:rPr>
        <w:fldChar w:fldCharType="begin"/>
      </w:r>
      <w:r w:rsidRPr="00477FAB">
        <w:rPr>
          <w:b/>
          <w:noProof/>
          <w:sz w:val="24"/>
        </w:rPr>
        <w:instrText xml:space="preserve"> DOCPROPERTY  TSG/WGRef  \* MERGEFORMAT </w:instrText>
      </w:r>
      <w:r w:rsidRPr="00477FAB">
        <w:rPr>
          <w:b/>
          <w:noProof/>
          <w:sz w:val="24"/>
        </w:rPr>
        <w:fldChar w:fldCharType="separate"/>
      </w:r>
      <w:r w:rsidRPr="00477FAB">
        <w:rPr>
          <w:b/>
          <w:noProof/>
          <w:sz w:val="24"/>
        </w:rPr>
        <w:t>RAN5</w:t>
      </w:r>
      <w:r w:rsidRPr="00477FAB">
        <w:rPr>
          <w:b/>
          <w:noProof/>
          <w:sz w:val="24"/>
        </w:rPr>
        <w:fldChar w:fldCharType="end"/>
      </w:r>
      <w:r w:rsidR="002006D8" w:rsidRPr="00477FAB">
        <w:rPr>
          <w:b/>
          <w:noProof/>
          <w:sz w:val="24"/>
        </w:rPr>
        <w:t xml:space="preserve"> Meeting #</w:t>
      </w:r>
      <w:r w:rsidRPr="00477FAB">
        <w:rPr>
          <w:b/>
          <w:noProof/>
          <w:sz w:val="24"/>
        </w:rPr>
        <w:t>9</w:t>
      </w:r>
      <w:r w:rsidR="00F85FE7" w:rsidRPr="00477FAB">
        <w:rPr>
          <w:b/>
          <w:noProof/>
          <w:sz w:val="24"/>
        </w:rPr>
        <w:t>3</w:t>
      </w:r>
      <w:r w:rsidRPr="00477FAB">
        <w:rPr>
          <w:b/>
          <w:noProof/>
          <w:sz w:val="24"/>
        </w:rPr>
        <w:t>-</w:t>
      </w:r>
      <w:r w:rsidRPr="00477FAB">
        <w:rPr>
          <w:rFonts w:hint="eastAsia"/>
          <w:b/>
          <w:noProof/>
          <w:sz w:val="24"/>
          <w:lang w:eastAsia="zh-CN"/>
        </w:rPr>
        <w:t>e</w:t>
      </w:r>
      <w:r w:rsidR="001E41F3" w:rsidRPr="00477FAB">
        <w:rPr>
          <w:b/>
          <w:i/>
          <w:noProof/>
          <w:sz w:val="28"/>
        </w:rPr>
        <w:tab/>
      </w:r>
      <w:r w:rsidRPr="00477FAB">
        <w:rPr>
          <w:b/>
          <w:i/>
          <w:noProof/>
          <w:sz w:val="28"/>
        </w:rPr>
        <w:t>R5-2</w:t>
      </w:r>
      <w:r w:rsidR="00895CB3" w:rsidRPr="00477FAB">
        <w:rPr>
          <w:b/>
          <w:i/>
          <w:noProof/>
          <w:sz w:val="28"/>
        </w:rPr>
        <w:t>1</w:t>
      </w:r>
      <w:r w:rsidR="00344AA3" w:rsidRPr="00477FAB">
        <w:rPr>
          <w:b/>
          <w:i/>
          <w:noProof/>
          <w:sz w:val="28"/>
        </w:rPr>
        <w:t>7</w:t>
      </w:r>
      <w:r w:rsidR="00477FAB" w:rsidRPr="00477FAB">
        <w:rPr>
          <w:b/>
          <w:i/>
          <w:noProof/>
          <w:sz w:val="28"/>
        </w:rPr>
        <w:t>89</w:t>
      </w:r>
      <w:r w:rsidR="00344AA3" w:rsidRPr="00477FAB">
        <w:rPr>
          <w:b/>
          <w:i/>
          <w:noProof/>
          <w:sz w:val="28"/>
        </w:rPr>
        <w:t>0</w:t>
      </w:r>
    </w:p>
    <w:p w:rsidR="001E41F3" w:rsidRPr="00477FAB" w:rsidRDefault="003D4A19" w:rsidP="005E2C44">
      <w:pPr>
        <w:pStyle w:val="CRCoverPage"/>
        <w:outlineLvl w:val="0"/>
        <w:rPr>
          <w:b/>
          <w:noProof/>
          <w:sz w:val="24"/>
        </w:rPr>
      </w:pPr>
      <w:r w:rsidRPr="00477FAB">
        <w:rPr>
          <w:b/>
          <w:noProof/>
          <w:sz w:val="24"/>
        </w:rPr>
        <w:t>Electronic Meeting</w:t>
      </w:r>
      <w:r w:rsidRPr="00477FAB">
        <w:fldChar w:fldCharType="begin"/>
      </w:r>
      <w:r w:rsidRPr="00477FAB">
        <w:instrText xml:space="preserve"> DOCPROPERTY  Country  \* MERGEFORMAT </w:instrText>
      </w:r>
      <w:r w:rsidRPr="00477FAB">
        <w:fldChar w:fldCharType="end"/>
      </w:r>
      <w:r w:rsidRPr="00477FAB">
        <w:rPr>
          <w:b/>
          <w:noProof/>
          <w:sz w:val="24"/>
        </w:rPr>
        <w:t xml:space="preserve">, </w:t>
      </w:r>
      <w:r w:rsidRPr="00477FAB">
        <w:rPr>
          <w:b/>
          <w:noProof/>
          <w:sz w:val="24"/>
        </w:rPr>
        <w:fldChar w:fldCharType="begin"/>
      </w:r>
      <w:r w:rsidRPr="00477FAB">
        <w:rPr>
          <w:b/>
          <w:noProof/>
          <w:sz w:val="24"/>
        </w:rPr>
        <w:instrText xml:space="preserve"> DOCPROPERTY  StartDate  \* MERGEFORMAT </w:instrText>
      </w:r>
      <w:r w:rsidRPr="00477FAB">
        <w:rPr>
          <w:b/>
          <w:noProof/>
          <w:sz w:val="24"/>
        </w:rPr>
        <w:fldChar w:fldCharType="separate"/>
      </w:r>
      <w:r w:rsidR="00F85FE7" w:rsidRPr="00477FAB">
        <w:rPr>
          <w:b/>
          <w:noProof/>
          <w:sz w:val="24"/>
        </w:rPr>
        <w:t>08</w:t>
      </w:r>
      <w:r w:rsidRPr="00477FAB">
        <w:rPr>
          <w:b/>
          <w:noProof/>
          <w:sz w:val="24"/>
        </w:rPr>
        <w:t xml:space="preserve">th </w:t>
      </w:r>
      <w:r w:rsidRPr="00477FAB">
        <w:rPr>
          <w:b/>
          <w:noProof/>
          <w:sz w:val="24"/>
        </w:rPr>
        <w:fldChar w:fldCharType="end"/>
      </w:r>
      <w:r w:rsidR="00F85FE7" w:rsidRPr="00477FAB">
        <w:rPr>
          <w:b/>
          <w:noProof/>
          <w:sz w:val="24"/>
        </w:rPr>
        <w:t>Nov</w:t>
      </w:r>
      <w:r w:rsidRPr="00477FAB">
        <w:rPr>
          <w:b/>
          <w:noProof/>
          <w:sz w:val="24"/>
        </w:rPr>
        <w:t xml:space="preserve">– </w:t>
      </w:r>
      <w:r w:rsidRPr="00477FAB">
        <w:rPr>
          <w:b/>
          <w:noProof/>
          <w:sz w:val="24"/>
        </w:rPr>
        <w:fldChar w:fldCharType="begin"/>
      </w:r>
      <w:r w:rsidRPr="00477FAB">
        <w:rPr>
          <w:b/>
          <w:noProof/>
          <w:sz w:val="24"/>
        </w:rPr>
        <w:instrText xml:space="preserve"> DOCPROPERTY  EndDate  \* MERGEFORMAT </w:instrText>
      </w:r>
      <w:r w:rsidRPr="00477FAB">
        <w:rPr>
          <w:b/>
          <w:noProof/>
          <w:sz w:val="24"/>
        </w:rPr>
        <w:fldChar w:fldCharType="separate"/>
      </w:r>
      <w:r w:rsidR="00F85FE7" w:rsidRPr="00477FAB">
        <w:rPr>
          <w:b/>
          <w:noProof/>
          <w:sz w:val="24"/>
        </w:rPr>
        <w:t>19</w:t>
      </w:r>
      <w:r w:rsidRPr="00477FAB">
        <w:rPr>
          <w:b/>
          <w:noProof/>
          <w:sz w:val="24"/>
        </w:rPr>
        <w:t xml:space="preserve">th </w:t>
      </w:r>
      <w:r w:rsidR="00F85FE7" w:rsidRPr="00477FAB">
        <w:rPr>
          <w:b/>
          <w:noProof/>
          <w:sz w:val="24"/>
        </w:rPr>
        <w:t>Nov</w:t>
      </w:r>
      <w:r w:rsidRPr="00477FAB">
        <w:rPr>
          <w:b/>
          <w:noProof/>
          <w:sz w:val="24"/>
        </w:rPr>
        <w:t xml:space="preserve"> 20</w:t>
      </w:r>
      <w:r w:rsidRPr="00477FAB">
        <w:rPr>
          <w:b/>
          <w:noProof/>
          <w:sz w:val="24"/>
        </w:rPr>
        <w:fldChar w:fldCharType="end"/>
      </w:r>
      <w:r w:rsidR="002006D8" w:rsidRPr="00477FAB">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FAB" w:rsidTr="00547111">
        <w:tc>
          <w:tcPr>
            <w:tcW w:w="9641" w:type="dxa"/>
            <w:gridSpan w:val="9"/>
            <w:tcBorders>
              <w:top w:val="single" w:sz="4" w:space="0" w:color="auto"/>
              <w:left w:val="single" w:sz="4" w:space="0" w:color="auto"/>
              <w:right w:val="single" w:sz="4" w:space="0" w:color="auto"/>
            </w:tcBorders>
          </w:tcPr>
          <w:p w:rsidR="001E41F3" w:rsidRPr="00477FAB" w:rsidRDefault="00305409" w:rsidP="00E34898">
            <w:pPr>
              <w:pStyle w:val="CRCoverPage"/>
              <w:spacing w:after="0"/>
              <w:jc w:val="right"/>
              <w:rPr>
                <w:i/>
                <w:noProof/>
              </w:rPr>
            </w:pPr>
            <w:r w:rsidRPr="00477FAB">
              <w:rPr>
                <w:i/>
                <w:noProof/>
                <w:sz w:val="14"/>
              </w:rPr>
              <w:t>CR-Form-v</w:t>
            </w:r>
            <w:r w:rsidR="008863B9" w:rsidRPr="00477FAB">
              <w:rPr>
                <w:i/>
                <w:noProof/>
                <w:sz w:val="14"/>
              </w:rPr>
              <w:t>12.</w:t>
            </w:r>
            <w:r w:rsidR="002E472E" w:rsidRPr="00477FAB">
              <w:rPr>
                <w:i/>
                <w:noProof/>
                <w:sz w:val="14"/>
              </w:rPr>
              <w:t>1</w:t>
            </w:r>
          </w:p>
        </w:tc>
      </w:tr>
      <w:tr w:rsidR="001E41F3" w:rsidRPr="00477FAB" w:rsidTr="00547111">
        <w:tc>
          <w:tcPr>
            <w:tcW w:w="9641" w:type="dxa"/>
            <w:gridSpan w:val="9"/>
            <w:tcBorders>
              <w:left w:val="single" w:sz="4" w:space="0" w:color="auto"/>
              <w:right w:val="single" w:sz="4" w:space="0" w:color="auto"/>
            </w:tcBorders>
          </w:tcPr>
          <w:p w:rsidR="001E41F3" w:rsidRPr="00477FAB" w:rsidRDefault="001E41F3">
            <w:pPr>
              <w:pStyle w:val="CRCoverPage"/>
              <w:spacing w:after="0"/>
              <w:jc w:val="center"/>
              <w:rPr>
                <w:noProof/>
              </w:rPr>
            </w:pPr>
            <w:r w:rsidRPr="00477FAB">
              <w:rPr>
                <w:b/>
                <w:noProof/>
                <w:sz w:val="32"/>
              </w:rPr>
              <w:t>CHANGE REQUEST</w:t>
            </w:r>
          </w:p>
        </w:tc>
      </w:tr>
      <w:tr w:rsidR="001E41F3" w:rsidRPr="00477FAB" w:rsidTr="00547111">
        <w:tc>
          <w:tcPr>
            <w:tcW w:w="9641" w:type="dxa"/>
            <w:gridSpan w:val="9"/>
            <w:tcBorders>
              <w:left w:val="single" w:sz="4" w:space="0" w:color="auto"/>
              <w:right w:val="single" w:sz="4" w:space="0" w:color="auto"/>
            </w:tcBorders>
          </w:tcPr>
          <w:p w:rsidR="001E41F3" w:rsidRPr="00477FAB" w:rsidRDefault="001E41F3">
            <w:pPr>
              <w:pStyle w:val="CRCoverPage"/>
              <w:spacing w:after="0"/>
              <w:rPr>
                <w:noProof/>
                <w:sz w:val="8"/>
                <w:szCs w:val="8"/>
              </w:rPr>
            </w:pPr>
          </w:p>
        </w:tc>
      </w:tr>
      <w:tr w:rsidR="001E41F3" w:rsidRPr="00477FAB" w:rsidTr="00547111">
        <w:tc>
          <w:tcPr>
            <w:tcW w:w="142" w:type="dxa"/>
            <w:tcBorders>
              <w:left w:val="single" w:sz="4" w:space="0" w:color="auto"/>
            </w:tcBorders>
          </w:tcPr>
          <w:p w:rsidR="001E41F3" w:rsidRPr="00477FAB" w:rsidRDefault="001E41F3">
            <w:pPr>
              <w:pStyle w:val="CRCoverPage"/>
              <w:spacing w:after="0"/>
              <w:jc w:val="right"/>
              <w:rPr>
                <w:noProof/>
              </w:rPr>
            </w:pPr>
          </w:p>
        </w:tc>
        <w:tc>
          <w:tcPr>
            <w:tcW w:w="1559" w:type="dxa"/>
            <w:shd w:val="pct30" w:color="FFFF00" w:fill="auto"/>
          </w:tcPr>
          <w:p w:rsidR="001E41F3" w:rsidRPr="00477FAB" w:rsidRDefault="003D4A19" w:rsidP="00685D41">
            <w:pPr>
              <w:pStyle w:val="CRCoverPage"/>
              <w:spacing w:after="0"/>
              <w:jc w:val="right"/>
              <w:rPr>
                <w:b/>
                <w:noProof/>
                <w:sz w:val="28"/>
              </w:rPr>
            </w:pPr>
            <w:r w:rsidRPr="00477FAB">
              <w:rPr>
                <w:b/>
                <w:noProof/>
                <w:sz w:val="28"/>
              </w:rPr>
              <w:fldChar w:fldCharType="begin"/>
            </w:r>
            <w:r w:rsidRPr="00477FAB">
              <w:rPr>
                <w:b/>
                <w:noProof/>
                <w:sz w:val="28"/>
              </w:rPr>
              <w:instrText xml:space="preserve"> DOCPROPERTY  Spec#  \* MERGEFORMAT </w:instrText>
            </w:r>
            <w:r w:rsidRPr="00477FAB">
              <w:rPr>
                <w:b/>
                <w:noProof/>
                <w:sz w:val="28"/>
              </w:rPr>
              <w:fldChar w:fldCharType="separate"/>
            </w:r>
            <w:r w:rsidRPr="00477FAB">
              <w:rPr>
                <w:b/>
                <w:noProof/>
                <w:sz w:val="28"/>
              </w:rPr>
              <w:t>38.5</w:t>
            </w:r>
            <w:r w:rsidR="00685D41" w:rsidRPr="00477FAB">
              <w:rPr>
                <w:b/>
                <w:noProof/>
                <w:sz w:val="28"/>
              </w:rPr>
              <w:t>23</w:t>
            </w:r>
            <w:r w:rsidRPr="00477FAB">
              <w:rPr>
                <w:b/>
                <w:noProof/>
                <w:sz w:val="28"/>
              </w:rPr>
              <w:t>-</w:t>
            </w:r>
            <w:r w:rsidRPr="00477FAB">
              <w:rPr>
                <w:b/>
                <w:noProof/>
                <w:sz w:val="28"/>
              </w:rPr>
              <w:fldChar w:fldCharType="end"/>
            </w:r>
            <w:r w:rsidR="00685D41" w:rsidRPr="00477FAB">
              <w:rPr>
                <w:b/>
                <w:noProof/>
                <w:sz w:val="28"/>
              </w:rPr>
              <w:t>1</w:t>
            </w:r>
          </w:p>
        </w:tc>
        <w:tc>
          <w:tcPr>
            <w:tcW w:w="709" w:type="dxa"/>
          </w:tcPr>
          <w:p w:rsidR="001E41F3" w:rsidRPr="00477FAB" w:rsidRDefault="001E41F3">
            <w:pPr>
              <w:pStyle w:val="CRCoverPage"/>
              <w:spacing w:after="0"/>
              <w:jc w:val="center"/>
              <w:rPr>
                <w:noProof/>
              </w:rPr>
            </w:pPr>
            <w:r w:rsidRPr="00477FAB">
              <w:rPr>
                <w:b/>
                <w:noProof/>
                <w:sz w:val="28"/>
              </w:rPr>
              <w:t>CR</w:t>
            </w:r>
          </w:p>
        </w:tc>
        <w:tc>
          <w:tcPr>
            <w:tcW w:w="1276" w:type="dxa"/>
            <w:shd w:val="pct30" w:color="FFFF00" w:fill="auto"/>
          </w:tcPr>
          <w:p w:rsidR="001E41F3" w:rsidRPr="00477FAB" w:rsidRDefault="00344AA3" w:rsidP="00344AA3">
            <w:pPr>
              <w:pStyle w:val="CRCoverPage"/>
              <w:spacing w:after="0"/>
              <w:rPr>
                <w:noProof/>
              </w:rPr>
            </w:pPr>
            <w:r w:rsidRPr="00477FAB">
              <w:rPr>
                <w:b/>
                <w:noProof/>
                <w:sz w:val="28"/>
              </w:rPr>
              <w:t>2573</w:t>
            </w:r>
          </w:p>
        </w:tc>
        <w:tc>
          <w:tcPr>
            <w:tcW w:w="709" w:type="dxa"/>
          </w:tcPr>
          <w:p w:rsidR="001E41F3" w:rsidRPr="00477FAB" w:rsidRDefault="001E41F3" w:rsidP="0051580D">
            <w:pPr>
              <w:pStyle w:val="CRCoverPage"/>
              <w:tabs>
                <w:tab w:val="right" w:pos="625"/>
              </w:tabs>
              <w:spacing w:after="0"/>
              <w:jc w:val="center"/>
              <w:rPr>
                <w:noProof/>
              </w:rPr>
            </w:pPr>
            <w:r w:rsidRPr="00477FAB">
              <w:rPr>
                <w:b/>
                <w:bCs/>
                <w:noProof/>
                <w:sz w:val="28"/>
              </w:rPr>
              <w:t>rev</w:t>
            </w:r>
          </w:p>
        </w:tc>
        <w:tc>
          <w:tcPr>
            <w:tcW w:w="992" w:type="dxa"/>
            <w:shd w:val="pct30" w:color="FFFF00" w:fill="auto"/>
          </w:tcPr>
          <w:p w:rsidR="001E41F3" w:rsidRPr="00477FAB" w:rsidRDefault="00477FAB" w:rsidP="003D4A19">
            <w:pPr>
              <w:pStyle w:val="CRCoverPage"/>
              <w:spacing w:after="0"/>
              <w:jc w:val="center"/>
              <w:rPr>
                <w:b/>
                <w:noProof/>
              </w:rPr>
            </w:pPr>
            <w:r w:rsidRPr="00477FAB">
              <w:rPr>
                <w:b/>
                <w:noProof/>
                <w:sz w:val="28"/>
              </w:rPr>
              <w:t>1</w:t>
            </w:r>
          </w:p>
        </w:tc>
        <w:tc>
          <w:tcPr>
            <w:tcW w:w="2410" w:type="dxa"/>
          </w:tcPr>
          <w:p w:rsidR="001E41F3" w:rsidRPr="00477FAB" w:rsidRDefault="001E41F3" w:rsidP="0051580D">
            <w:pPr>
              <w:pStyle w:val="CRCoverPage"/>
              <w:tabs>
                <w:tab w:val="right" w:pos="1825"/>
              </w:tabs>
              <w:spacing w:after="0"/>
              <w:jc w:val="center"/>
              <w:rPr>
                <w:noProof/>
              </w:rPr>
            </w:pPr>
            <w:r w:rsidRPr="00477FAB">
              <w:rPr>
                <w:b/>
                <w:noProof/>
                <w:sz w:val="28"/>
                <w:szCs w:val="28"/>
              </w:rPr>
              <w:t>Current version:</w:t>
            </w:r>
          </w:p>
        </w:tc>
        <w:tc>
          <w:tcPr>
            <w:tcW w:w="1701" w:type="dxa"/>
            <w:shd w:val="pct30" w:color="FFFF00" w:fill="auto"/>
          </w:tcPr>
          <w:p w:rsidR="001E41F3" w:rsidRPr="00477FAB" w:rsidRDefault="00F85FE7" w:rsidP="00DE6CF9">
            <w:pPr>
              <w:pStyle w:val="CRCoverPage"/>
              <w:spacing w:after="0"/>
              <w:jc w:val="center"/>
              <w:rPr>
                <w:noProof/>
                <w:sz w:val="28"/>
              </w:rPr>
            </w:pPr>
            <w:r w:rsidRPr="00477FAB">
              <w:rPr>
                <w:b/>
                <w:noProof/>
                <w:sz w:val="28"/>
              </w:rPr>
              <w:t>1</w:t>
            </w:r>
            <w:r w:rsidR="00DE6CF9" w:rsidRPr="00477FAB">
              <w:rPr>
                <w:b/>
                <w:noProof/>
                <w:sz w:val="28"/>
              </w:rPr>
              <w:t>6.9</w:t>
            </w:r>
            <w:r w:rsidR="003D4A19" w:rsidRPr="00477FAB">
              <w:rPr>
                <w:b/>
                <w:noProof/>
                <w:sz w:val="28"/>
              </w:rPr>
              <w:t>.</w:t>
            </w:r>
            <w:r w:rsidR="00685D41" w:rsidRPr="00477FAB">
              <w:rPr>
                <w:b/>
                <w:noProof/>
                <w:sz w:val="28"/>
              </w:rPr>
              <w:t>0</w:t>
            </w:r>
          </w:p>
        </w:tc>
        <w:tc>
          <w:tcPr>
            <w:tcW w:w="143" w:type="dxa"/>
            <w:tcBorders>
              <w:right w:val="single" w:sz="4" w:space="0" w:color="auto"/>
            </w:tcBorders>
          </w:tcPr>
          <w:p w:rsidR="001E41F3" w:rsidRPr="00477FAB" w:rsidRDefault="001E41F3">
            <w:pPr>
              <w:pStyle w:val="CRCoverPage"/>
              <w:spacing w:after="0"/>
              <w:rPr>
                <w:noProof/>
              </w:rPr>
            </w:pPr>
          </w:p>
        </w:tc>
      </w:tr>
      <w:tr w:rsidR="001E41F3" w:rsidRPr="00477FAB" w:rsidTr="00547111">
        <w:tc>
          <w:tcPr>
            <w:tcW w:w="9641" w:type="dxa"/>
            <w:gridSpan w:val="9"/>
            <w:tcBorders>
              <w:left w:val="single" w:sz="4" w:space="0" w:color="auto"/>
              <w:right w:val="single" w:sz="4" w:space="0" w:color="auto"/>
            </w:tcBorders>
          </w:tcPr>
          <w:p w:rsidR="001E41F3" w:rsidRPr="00477FAB" w:rsidRDefault="001E41F3">
            <w:pPr>
              <w:pStyle w:val="CRCoverPage"/>
              <w:spacing w:after="0"/>
              <w:rPr>
                <w:noProof/>
              </w:rPr>
            </w:pPr>
          </w:p>
        </w:tc>
      </w:tr>
      <w:tr w:rsidR="001E41F3" w:rsidRPr="00477FAB" w:rsidTr="00547111">
        <w:tc>
          <w:tcPr>
            <w:tcW w:w="9641" w:type="dxa"/>
            <w:gridSpan w:val="9"/>
            <w:tcBorders>
              <w:top w:val="single" w:sz="4" w:space="0" w:color="auto"/>
            </w:tcBorders>
          </w:tcPr>
          <w:p w:rsidR="001E41F3" w:rsidRPr="00477FAB" w:rsidRDefault="001E41F3">
            <w:pPr>
              <w:pStyle w:val="CRCoverPage"/>
              <w:spacing w:after="0"/>
              <w:jc w:val="center"/>
              <w:rPr>
                <w:rFonts w:cs="Arial"/>
                <w:i/>
                <w:noProof/>
              </w:rPr>
            </w:pPr>
            <w:r w:rsidRPr="00477FAB">
              <w:rPr>
                <w:rFonts w:cs="Arial"/>
                <w:i/>
                <w:noProof/>
              </w:rPr>
              <w:t xml:space="preserve">For </w:t>
            </w:r>
            <w:hyperlink r:id="rId8" w:anchor="_blank" w:history="1">
              <w:r w:rsidRPr="00477FAB">
                <w:rPr>
                  <w:rStyle w:val="aa"/>
                  <w:rFonts w:cs="Arial"/>
                  <w:b/>
                  <w:i/>
                  <w:noProof/>
                  <w:color w:val="FF0000"/>
                </w:rPr>
                <w:t>HE</w:t>
              </w:r>
              <w:bookmarkStart w:id="0" w:name="_Hlt497126619"/>
              <w:r w:rsidRPr="00477FAB">
                <w:rPr>
                  <w:rStyle w:val="aa"/>
                  <w:rFonts w:cs="Arial"/>
                  <w:b/>
                  <w:i/>
                  <w:noProof/>
                  <w:color w:val="FF0000"/>
                </w:rPr>
                <w:t>L</w:t>
              </w:r>
              <w:bookmarkEnd w:id="0"/>
              <w:r w:rsidRPr="00477FAB">
                <w:rPr>
                  <w:rStyle w:val="aa"/>
                  <w:rFonts w:cs="Arial"/>
                  <w:b/>
                  <w:i/>
                  <w:noProof/>
                  <w:color w:val="FF0000"/>
                </w:rPr>
                <w:t>P</w:t>
              </w:r>
            </w:hyperlink>
            <w:r w:rsidRPr="00477FAB">
              <w:rPr>
                <w:rFonts w:cs="Arial"/>
                <w:b/>
                <w:i/>
                <w:noProof/>
                <w:color w:val="FF0000"/>
              </w:rPr>
              <w:t xml:space="preserve"> </w:t>
            </w:r>
            <w:r w:rsidRPr="00477FAB">
              <w:rPr>
                <w:rFonts w:cs="Arial"/>
                <w:i/>
                <w:noProof/>
              </w:rPr>
              <w:t>on using this form</w:t>
            </w:r>
            <w:r w:rsidR="0051580D" w:rsidRPr="00477FAB">
              <w:rPr>
                <w:rFonts w:cs="Arial"/>
                <w:i/>
                <w:noProof/>
              </w:rPr>
              <w:t>: c</w:t>
            </w:r>
            <w:r w:rsidR="00F25D98" w:rsidRPr="00477FAB">
              <w:rPr>
                <w:rFonts w:cs="Arial"/>
                <w:i/>
                <w:noProof/>
              </w:rPr>
              <w:t xml:space="preserve">omprehensive instructions can be found at </w:t>
            </w:r>
            <w:r w:rsidR="001B7A65" w:rsidRPr="00477FAB">
              <w:rPr>
                <w:rFonts w:cs="Arial"/>
                <w:i/>
                <w:noProof/>
              </w:rPr>
              <w:br/>
            </w:r>
            <w:hyperlink r:id="rId9" w:history="1">
              <w:r w:rsidR="00DE34CF" w:rsidRPr="00477FAB">
                <w:rPr>
                  <w:rStyle w:val="aa"/>
                  <w:rFonts w:cs="Arial"/>
                  <w:i/>
                  <w:noProof/>
                </w:rPr>
                <w:t>http://www.3gpp.org/Change-Requests</w:t>
              </w:r>
            </w:hyperlink>
            <w:r w:rsidR="00F25D98" w:rsidRPr="00477FAB">
              <w:rPr>
                <w:rFonts w:cs="Arial"/>
                <w:i/>
                <w:noProof/>
              </w:rPr>
              <w:t>.</w:t>
            </w:r>
          </w:p>
        </w:tc>
      </w:tr>
      <w:tr w:rsidR="001E41F3" w:rsidRPr="00477FAB" w:rsidTr="00547111">
        <w:tc>
          <w:tcPr>
            <w:tcW w:w="9641" w:type="dxa"/>
            <w:gridSpan w:val="9"/>
          </w:tcPr>
          <w:p w:rsidR="001E41F3" w:rsidRPr="00477FAB" w:rsidRDefault="001E41F3">
            <w:pPr>
              <w:pStyle w:val="CRCoverPage"/>
              <w:spacing w:after="0"/>
              <w:rPr>
                <w:noProof/>
                <w:sz w:val="8"/>
                <w:szCs w:val="8"/>
              </w:rPr>
            </w:pPr>
          </w:p>
        </w:tc>
      </w:tr>
    </w:tbl>
    <w:p w:rsidR="001E41F3" w:rsidRPr="00477F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FAB" w:rsidTr="00A7671C">
        <w:tc>
          <w:tcPr>
            <w:tcW w:w="2835" w:type="dxa"/>
          </w:tcPr>
          <w:p w:rsidR="00F25D98" w:rsidRPr="00477FAB" w:rsidRDefault="00F25D98" w:rsidP="001E41F3">
            <w:pPr>
              <w:pStyle w:val="CRCoverPage"/>
              <w:tabs>
                <w:tab w:val="right" w:pos="2751"/>
              </w:tabs>
              <w:spacing w:after="0"/>
              <w:rPr>
                <w:b/>
                <w:i/>
                <w:noProof/>
              </w:rPr>
            </w:pPr>
            <w:r w:rsidRPr="00477FAB">
              <w:rPr>
                <w:b/>
                <w:i/>
                <w:noProof/>
              </w:rPr>
              <w:t>Proposed change</w:t>
            </w:r>
            <w:r w:rsidR="00A7671C" w:rsidRPr="00477FAB">
              <w:rPr>
                <w:b/>
                <w:i/>
                <w:noProof/>
              </w:rPr>
              <w:t xml:space="preserve"> </w:t>
            </w:r>
            <w:r w:rsidRPr="00477FAB">
              <w:rPr>
                <w:b/>
                <w:i/>
                <w:noProof/>
              </w:rPr>
              <w:t>affects:</w:t>
            </w:r>
          </w:p>
        </w:tc>
        <w:tc>
          <w:tcPr>
            <w:tcW w:w="1418" w:type="dxa"/>
          </w:tcPr>
          <w:p w:rsidR="00F25D98" w:rsidRPr="00477FAB" w:rsidRDefault="00F25D98" w:rsidP="001E41F3">
            <w:pPr>
              <w:pStyle w:val="CRCoverPage"/>
              <w:spacing w:after="0"/>
              <w:jc w:val="right"/>
              <w:rPr>
                <w:noProof/>
              </w:rPr>
            </w:pPr>
            <w:r w:rsidRPr="00477F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7FAB" w:rsidRDefault="00F25D98" w:rsidP="001E41F3">
            <w:pPr>
              <w:pStyle w:val="CRCoverPage"/>
              <w:spacing w:after="0"/>
              <w:jc w:val="center"/>
              <w:rPr>
                <w:b/>
                <w:caps/>
                <w:noProof/>
              </w:rPr>
            </w:pPr>
          </w:p>
        </w:tc>
        <w:tc>
          <w:tcPr>
            <w:tcW w:w="709" w:type="dxa"/>
            <w:tcBorders>
              <w:left w:val="single" w:sz="4" w:space="0" w:color="auto"/>
            </w:tcBorders>
          </w:tcPr>
          <w:p w:rsidR="00F25D98" w:rsidRPr="00477FAB" w:rsidRDefault="00F25D98" w:rsidP="001E41F3">
            <w:pPr>
              <w:pStyle w:val="CRCoverPage"/>
              <w:spacing w:after="0"/>
              <w:jc w:val="right"/>
              <w:rPr>
                <w:noProof/>
                <w:u w:val="single"/>
              </w:rPr>
            </w:pPr>
            <w:r w:rsidRPr="00477F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7FAB" w:rsidRDefault="00F25D98" w:rsidP="001E41F3">
            <w:pPr>
              <w:pStyle w:val="CRCoverPage"/>
              <w:spacing w:after="0"/>
              <w:jc w:val="center"/>
              <w:rPr>
                <w:b/>
                <w:caps/>
                <w:noProof/>
              </w:rPr>
            </w:pPr>
          </w:p>
        </w:tc>
        <w:tc>
          <w:tcPr>
            <w:tcW w:w="2126" w:type="dxa"/>
          </w:tcPr>
          <w:p w:rsidR="00F25D98" w:rsidRPr="00477FAB" w:rsidRDefault="00F25D98" w:rsidP="001E41F3">
            <w:pPr>
              <w:pStyle w:val="CRCoverPage"/>
              <w:spacing w:after="0"/>
              <w:jc w:val="right"/>
              <w:rPr>
                <w:noProof/>
                <w:u w:val="single"/>
              </w:rPr>
            </w:pPr>
            <w:r w:rsidRPr="00477F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7FAB" w:rsidRDefault="00F25D98" w:rsidP="001E41F3">
            <w:pPr>
              <w:pStyle w:val="CRCoverPage"/>
              <w:spacing w:after="0"/>
              <w:jc w:val="center"/>
              <w:rPr>
                <w:b/>
                <w:caps/>
                <w:noProof/>
              </w:rPr>
            </w:pPr>
          </w:p>
        </w:tc>
        <w:tc>
          <w:tcPr>
            <w:tcW w:w="1418" w:type="dxa"/>
            <w:tcBorders>
              <w:left w:val="nil"/>
            </w:tcBorders>
          </w:tcPr>
          <w:p w:rsidR="00F25D98" w:rsidRPr="00477FAB" w:rsidRDefault="00F25D98" w:rsidP="001E41F3">
            <w:pPr>
              <w:pStyle w:val="CRCoverPage"/>
              <w:spacing w:after="0"/>
              <w:jc w:val="right"/>
              <w:rPr>
                <w:noProof/>
              </w:rPr>
            </w:pPr>
            <w:r w:rsidRPr="00477F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7FAB" w:rsidRDefault="00F25D98" w:rsidP="001E41F3">
            <w:pPr>
              <w:pStyle w:val="CRCoverPage"/>
              <w:spacing w:after="0"/>
              <w:jc w:val="center"/>
              <w:rPr>
                <w:b/>
                <w:bCs/>
                <w:caps/>
                <w:noProof/>
              </w:rPr>
            </w:pPr>
          </w:p>
        </w:tc>
      </w:tr>
    </w:tbl>
    <w:p w:rsidR="001E41F3" w:rsidRPr="00477F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FAB" w:rsidTr="00547111">
        <w:tc>
          <w:tcPr>
            <w:tcW w:w="9640" w:type="dxa"/>
            <w:gridSpan w:val="11"/>
          </w:tcPr>
          <w:p w:rsidR="001E41F3" w:rsidRPr="00477FAB" w:rsidRDefault="001E41F3">
            <w:pPr>
              <w:pStyle w:val="CRCoverPage"/>
              <w:spacing w:after="0"/>
              <w:rPr>
                <w:noProof/>
                <w:sz w:val="8"/>
                <w:szCs w:val="8"/>
              </w:rPr>
            </w:pPr>
          </w:p>
        </w:tc>
      </w:tr>
      <w:tr w:rsidR="001E41F3" w:rsidRPr="00477FAB" w:rsidTr="00547111">
        <w:tc>
          <w:tcPr>
            <w:tcW w:w="1843" w:type="dxa"/>
            <w:tcBorders>
              <w:top w:val="single" w:sz="4" w:space="0" w:color="auto"/>
              <w:left w:val="single" w:sz="4" w:space="0" w:color="auto"/>
            </w:tcBorders>
          </w:tcPr>
          <w:p w:rsidR="001E41F3" w:rsidRPr="00477FAB" w:rsidRDefault="001E41F3">
            <w:pPr>
              <w:pStyle w:val="CRCoverPage"/>
              <w:tabs>
                <w:tab w:val="right" w:pos="1759"/>
              </w:tabs>
              <w:spacing w:after="0"/>
              <w:rPr>
                <w:b/>
                <w:i/>
                <w:noProof/>
              </w:rPr>
            </w:pPr>
            <w:r w:rsidRPr="00477FAB">
              <w:rPr>
                <w:b/>
                <w:i/>
                <w:noProof/>
              </w:rPr>
              <w:t>Title:</w:t>
            </w:r>
            <w:r w:rsidRPr="00477FAB">
              <w:rPr>
                <w:b/>
                <w:i/>
                <w:noProof/>
              </w:rPr>
              <w:tab/>
            </w:r>
          </w:p>
        </w:tc>
        <w:tc>
          <w:tcPr>
            <w:tcW w:w="7797" w:type="dxa"/>
            <w:gridSpan w:val="10"/>
            <w:tcBorders>
              <w:top w:val="single" w:sz="4" w:space="0" w:color="auto"/>
              <w:right w:val="single" w:sz="4" w:space="0" w:color="auto"/>
            </w:tcBorders>
            <w:shd w:val="pct30" w:color="FFFF00" w:fill="auto"/>
          </w:tcPr>
          <w:p w:rsidR="001E41F3" w:rsidRPr="00477FAB" w:rsidRDefault="00685D41">
            <w:pPr>
              <w:pStyle w:val="CRCoverPage"/>
              <w:spacing w:after="0"/>
              <w:ind w:left="100"/>
              <w:rPr>
                <w:noProof/>
              </w:rPr>
            </w:pPr>
            <w:r w:rsidRPr="00477FAB">
              <w:rPr>
                <w:noProof/>
              </w:rPr>
              <w:t>Addition of NR V2X TC 13.1.1-V2X policy delivery</w:t>
            </w:r>
          </w:p>
        </w:tc>
      </w:tr>
      <w:tr w:rsidR="001E41F3" w:rsidRPr="00477FAB" w:rsidTr="00547111">
        <w:tc>
          <w:tcPr>
            <w:tcW w:w="1843" w:type="dxa"/>
            <w:tcBorders>
              <w:left w:val="single" w:sz="4" w:space="0" w:color="auto"/>
            </w:tcBorders>
          </w:tcPr>
          <w:p w:rsidR="001E41F3" w:rsidRPr="00477FAB" w:rsidRDefault="001E41F3">
            <w:pPr>
              <w:pStyle w:val="CRCoverPage"/>
              <w:spacing w:after="0"/>
              <w:rPr>
                <w:b/>
                <w:i/>
                <w:noProof/>
                <w:sz w:val="8"/>
                <w:szCs w:val="8"/>
              </w:rPr>
            </w:pPr>
          </w:p>
        </w:tc>
        <w:tc>
          <w:tcPr>
            <w:tcW w:w="7797" w:type="dxa"/>
            <w:gridSpan w:val="10"/>
            <w:tcBorders>
              <w:right w:val="single" w:sz="4" w:space="0" w:color="auto"/>
            </w:tcBorders>
          </w:tcPr>
          <w:p w:rsidR="001E41F3" w:rsidRPr="00477FAB" w:rsidRDefault="001E41F3">
            <w:pPr>
              <w:pStyle w:val="CRCoverPage"/>
              <w:spacing w:after="0"/>
              <w:rPr>
                <w:noProof/>
                <w:sz w:val="8"/>
                <w:szCs w:val="8"/>
              </w:rPr>
            </w:pPr>
          </w:p>
        </w:tc>
      </w:tr>
      <w:tr w:rsidR="001E41F3" w:rsidRPr="00477FAB" w:rsidTr="00547111">
        <w:tc>
          <w:tcPr>
            <w:tcW w:w="1843" w:type="dxa"/>
            <w:tcBorders>
              <w:left w:val="single" w:sz="4" w:space="0" w:color="auto"/>
            </w:tcBorders>
          </w:tcPr>
          <w:p w:rsidR="001E41F3" w:rsidRPr="00477FAB" w:rsidRDefault="001E41F3">
            <w:pPr>
              <w:pStyle w:val="CRCoverPage"/>
              <w:tabs>
                <w:tab w:val="right" w:pos="1759"/>
              </w:tabs>
              <w:spacing w:after="0"/>
              <w:rPr>
                <w:b/>
                <w:i/>
                <w:noProof/>
              </w:rPr>
            </w:pPr>
            <w:r w:rsidRPr="00477FAB">
              <w:rPr>
                <w:b/>
                <w:i/>
                <w:noProof/>
              </w:rPr>
              <w:t>Source to WG:</w:t>
            </w:r>
          </w:p>
        </w:tc>
        <w:tc>
          <w:tcPr>
            <w:tcW w:w="7797" w:type="dxa"/>
            <w:gridSpan w:val="10"/>
            <w:tcBorders>
              <w:right w:val="single" w:sz="4" w:space="0" w:color="auto"/>
            </w:tcBorders>
            <w:shd w:val="pct30" w:color="FFFF00" w:fill="auto"/>
          </w:tcPr>
          <w:p w:rsidR="001E41F3" w:rsidRPr="00477FAB" w:rsidRDefault="003D4A19">
            <w:pPr>
              <w:pStyle w:val="CRCoverPage"/>
              <w:spacing w:after="0"/>
              <w:ind w:left="100"/>
              <w:rPr>
                <w:noProof/>
              </w:rPr>
            </w:pPr>
            <w:r w:rsidRPr="00477FAB">
              <w:rPr>
                <w:noProof/>
              </w:rPr>
              <w:fldChar w:fldCharType="begin"/>
            </w:r>
            <w:r w:rsidRPr="00477FAB">
              <w:rPr>
                <w:noProof/>
              </w:rPr>
              <w:instrText xml:space="preserve"> DOCPROPERTY  SourceIfWg  \* MERGEFORMAT </w:instrText>
            </w:r>
            <w:r w:rsidRPr="00477FAB">
              <w:rPr>
                <w:noProof/>
              </w:rPr>
              <w:fldChar w:fldCharType="separate"/>
            </w:r>
            <w:r w:rsidRPr="00477FAB">
              <w:rPr>
                <w:noProof/>
              </w:rPr>
              <w:t>Huawei, HiSilicon</w:t>
            </w:r>
            <w:r w:rsidRPr="00477FAB">
              <w:rPr>
                <w:noProof/>
              </w:rPr>
              <w:fldChar w:fldCharType="end"/>
            </w:r>
          </w:p>
        </w:tc>
      </w:tr>
      <w:tr w:rsidR="001E41F3" w:rsidRPr="00477FAB" w:rsidTr="00547111">
        <w:tc>
          <w:tcPr>
            <w:tcW w:w="1843" w:type="dxa"/>
            <w:tcBorders>
              <w:left w:val="single" w:sz="4" w:space="0" w:color="auto"/>
            </w:tcBorders>
          </w:tcPr>
          <w:p w:rsidR="001E41F3" w:rsidRPr="00477FAB" w:rsidRDefault="001E41F3">
            <w:pPr>
              <w:pStyle w:val="CRCoverPage"/>
              <w:tabs>
                <w:tab w:val="right" w:pos="1759"/>
              </w:tabs>
              <w:spacing w:after="0"/>
              <w:rPr>
                <w:b/>
                <w:i/>
                <w:noProof/>
              </w:rPr>
            </w:pPr>
            <w:r w:rsidRPr="00477FAB">
              <w:rPr>
                <w:b/>
                <w:i/>
                <w:noProof/>
              </w:rPr>
              <w:t>Source to TSG:</w:t>
            </w:r>
          </w:p>
        </w:tc>
        <w:tc>
          <w:tcPr>
            <w:tcW w:w="7797" w:type="dxa"/>
            <w:gridSpan w:val="10"/>
            <w:tcBorders>
              <w:right w:val="single" w:sz="4" w:space="0" w:color="auto"/>
            </w:tcBorders>
            <w:shd w:val="pct30" w:color="FFFF00" w:fill="auto"/>
          </w:tcPr>
          <w:p w:rsidR="001E41F3" w:rsidRPr="00477FAB" w:rsidRDefault="003D4A19" w:rsidP="00547111">
            <w:pPr>
              <w:pStyle w:val="CRCoverPage"/>
              <w:spacing w:after="0"/>
              <w:ind w:left="100"/>
              <w:rPr>
                <w:noProof/>
              </w:rPr>
            </w:pPr>
            <w:r w:rsidRPr="00477FAB">
              <w:t>R5</w:t>
            </w:r>
          </w:p>
        </w:tc>
      </w:tr>
      <w:tr w:rsidR="001E41F3" w:rsidRPr="00477FAB" w:rsidTr="00547111">
        <w:tc>
          <w:tcPr>
            <w:tcW w:w="1843" w:type="dxa"/>
            <w:tcBorders>
              <w:left w:val="single" w:sz="4" w:space="0" w:color="auto"/>
            </w:tcBorders>
          </w:tcPr>
          <w:p w:rsidR="001E41F3" w:rsidRPr="00477FAB" w:rsidRDefault="001E41F3">
            <w:pPr>
              <w:pStyle w:val="CRCoverPage"/>
              <w:spacing w:after="0"/>
              <w:rPr>
                <w:b/>
                <w:i/>
                <w:noProof/>
                <w:sz w:val="8"/>
                <w:szCs w:val="8"/>
              </w:rPr>
            </w:pPr>
          </w:p>
        </w:tc>
        <w:tc>
          <w:tcPr>
            <w:tcW w:w="7797" w:type="dxa"/>
            <w:gridSpan w:val="10"/>
            <w:tcBorders>
              <w:right w:val="single" w:sz="4" w:space="0" w:color="auto"/>
            </w:tcBorders>
          </w:tcPr>
          <w:p w:rsidR="001E41F3" w:rsidRPr="00477FAB" w:rsidRDefault="001E41F3">
            <w:pPr>
              <w:pStyle w:val="CRCoverPage"/>
              <w:spacing w:after="0"/>
              <w:rPr>
                <w:noProof/>
                <w:sz w:val="8"/>
                <w:szCs w:val="8"/>
              </w:rPr>
            </w:pPr>
          </w:p>
        </w:tc>
      </w:tr>
      <w:tr w:rsidR="001E41F3" w:rsidRPr="00477FAB" w:rsidTr="00547111">
        <w:tc>
          <w:tcPr>
            <w:tcW w:w="1843" w:type="dxa"/>
            <w:tcBorders>
              <w:left w:val="single" w:sz="4" w:space="0" w:color="auto"/>
            </w:tcBorders>
          </w:tcPr>
          <w:p w:rsidR="001E41F3" w:rsidRPr="00477FAB" w:rsidRDefault="001E41F3">
            <w:pPr>
              <w:pStyle w:val="CRCoverPage"/>
              <w:tabs>
                <w:tab w:val="right" w:pos="1759"/>
              </w:tabs>
              <w:spacing w:after="0"/>
              <w:rPr>
                <w:b/>
                <w:i/>
                <w:noProof/>
              </w:rPr>
            </w:pPr>
            <w:r w:rsidRPr="00477FAB">
              <w:rPr>
                <w:b/>
                <w:i/>
                <w:noProof/>
              </w:rPr>
              <w:t>Work item code</w:t>
            </w:r>
            <w:r w:rsidR="0051580D" w:rsidRPr="00477FAB">
              <w:rPr>
                <w:b/>
                <w:i/>
                <w:noProof/>
              </w:rPr>
              <w:t>:</w:t>
            </w:r>
          </w:p>
        </w:tc>
        <w:tc>
          <w:tcPr>
            <w:tcW w:w="3686" w:type="dxa"/>
            <w:gridSpan w:val="5"/>
            <w:shd w:val="pct30" w:color="FFFF00" w:fill="auto"/>
          </w:tcPr>
          <w:p w:rsidR="001E41F3" w:rsidRPr="00477FAB" w:rsidRDefault="003D4A19" w:rsidP="00F85FE7">
            <w:pPr>
              <w:pStyle w:val="CRCoverPage"/>
              <w:spacing w:after="0"/>
              <w:ind w:left="100"/>
              <w:rPr>
                <w:noProof/>
              </w:rPr>
            </w:pPr>
            <w:r w:rsidRPr="00477FAB">
              <w:rPr>
                <w:noProof/>
              </w:rPr>
              <w:fldChar w:fldCharType="begin"/>
            </w:r>
            <w:r w:rsidRPr="00477FAB">
              <w:rPr>
                <w:noProof/>
              </w:rPr>
              <w:instrText xml:space="preserve"> DOCPROPERTY  RelatedWis  \* MERGEFORMAT </w:instrText>
            </w:r>
            <w:r w:rsidRPr="00477FAB">
              <w:rPr>
                <w:noProof/>
              </w:rPr>
              <w:fldChar w:fldCharType="separate"/>
            </w:r>
            <w:r w:rsidR="00F85FE7" w:rsidRPr="00477FAB">
              <w:rPr>
                <w:noProof/>
              </w:rPr>
              <w:t>5G_V2X_NRSL_eV2XARC-UEConTest</w:t>
            </w:r>
            <w:r w:rsidRPr="00477FAB">
              <w:rPr>
                <w:noProof/>
              </w:rPr>
              <w:fldChar w:fldCharType="end"/>
            </w:r>
          </w:p>
        </w:tc>
        <w:tc>
          <w:tcPr>
            <w:tcW w:w="567" w:type="dxa"/>
            <w:tcBorders>
              <w:left w:val="nil"/>
            </w:tcBorders>
          </w:tcPr>
          <w:p w:rsidR="001E41F3" w:rsidRPr="00477FAB" w:rsidRDefault="001E41F3">
            <w:pPr>
              <w:pStyle w:val="CRCoverPage"/>
              <w:spacing w:after="0"/>
              <w:ind w:right="100"/>
              <w:rPr>
                <w:noProof/>
              </w:rPr>
            </w:pPr>
          </w:p>
        </w:tc>
        <w:tc>
          <w:tcPr>
            <w:tcW w:w="1417" w:type="dxa"/>
            <w:gridSpan w:val="3"/>
            <w:tcBorders>
              <w:left w:val="nil"/>
            </w:tcBorders>
          </w:tcPr>
          <w:p w:rsidR="001E41F3" w:rsidRPr="00477FAB" w:rsidRDefault="001E41F3">
            <w:pPr>
              <w:pStyle w:val="CRCoverPage"/>
              <w:spacing w:after="0"/>
              <w:jc w:val="right"/>
              <w:rPr>
                <w:noProof/>
              </w:rPr>
            </w:pPr>
            <w:r w:rsidRPr="00477FAB">
              <w:rPr>
                <w:b/>
                <w:i/>
                <w:noProof/>
              </w:rPr>
              <w:t>Date:</w:t>
            </w:r>
          </w:p>
        </w:tc>
        <w:tc>
          <w:tcPr>
            <w:tcW w:w="2127" w:type="dxa"/>
            <w:tcBorders>
              <w:right w:val="single" w:sz="4" w:space="0" w:color="auto"/>
            </w:tcBorders>
            <w:shd w:val="pct30" w:color="FFFF00" w:fill="auto"/>
          </w:tcPr>
          <w:p w:rsidR="001E41F3" w:rsidRPr="00477FAB" w:rsidRDefault="003D4A19" w:rsidP="00F85FE7">
            <w:pPr>
              <w:pStyle w:val="CRCoverPage"/>
              <w:spacing w:after="0"/>
              <w:ind w:left="100"/>
              <w:rPr>
                <w:noProof/>
              </w:rPr>
            </w:pPr>
            <w:r w:rsidRPr="00477FAB">
              <w:rPr>
                <w:noProof/>
              </w:rPr>
              <w:fldChar w:fldCharType="begin"/>
            </w:r>
            <w:r w:rsidRPr="00477FAB">
              <w:rPr>
                <w:noProof/>
              </w:rPr>
              <w:instrText xml:space="preserve"> DOCPROPERTY  ResDate  \* MERGEFORMAT </w:instrText>
            </w:r>
            <w:r w:rsidRPr="00477FAB">
              <w:rPr>
                <w:noProof/>
              </w:rPr>
              <w:fldChar w:fldCharType="separate"/>
            </w:r>
            <w:r w:rsidRPr="00477FAB">
              <w:rPr>
                <w:noProof/>
              </w:rPr>
              <w:t>202</w:t>
            </w:r>
            <w:r w:rsidR="00F85FE7" w:rsidRPr="00477FAB">
              <w:rPr>
                <w:noProof/>
              </w:rPr>
              <w:t>1-10</w:t>
            </w:r>
            <w:r w:rsidRPr="00477FAB">
              <w:rPr>
                <w:noProof/>
              </w:rPr>
              <w:t>-</w:t>
            </w:r>
            <w:r w:rsidRPr="00477FAB">
              <w:rPr>
                <w:noProof/>
              </w:rPr>
              <w:fldChar w:fldCharType="end"/>
            </w:r>
            <w:r w:rsidR="00F85FE7" w:rsidRPr="00477FAB">
              <w:rPr>
                <w:noProof/>
              </w:rPr>
              <w:t>29</w:t>
            </w:r>
          </w:p>
        </w:tc>
      </w:tr>
      <w:tr w:rsidR="001E41F3" w:rsidRPr="00477FAB" w:rsidTr="00547111">
        <w:tc>
          <w:tcPr>
            <w:tcW w:w="1843" w:type="dxa"/>
            <w:tcBorders>
              <w:left w:val="single" w:sz="4" w:space="0" w:color="auto"/>
            </w:tcBorders>
          </w:tcPr>
          <w:p w:rsidR="001E41F3" w:rsidRPr="00477FAB" w:rsidRDefault="001E41F3">
            <w:pPr>
              <w:pStyle w:val="CRCoverPage"/>
              <w:spacing w:after="0"/>
              <w:rPr>
                <w:b/>
                <w:i/>
                <w:noProof/>
                <w:sz w:val="8"/>
                <w:szCs w:val="8"/>
              </w:rPr>
            </w:pPr>
          </w:p>
        </w:tc>
        <w:tc>
          <w:tcPr>
            <w:tcW w:w="1986" w:type="dxa"/>
            <w:gridSpan w:val="4"/>
          </w:tcPr>
          <w:p w:rsidR="001E41F3" w:rsidRPr="00477FAB" w:rsidRDefault="001E41F3">
            <w:pPr>
              <w:pStyle w:val="CRCoverPage"/>
              <w:spacing w:after="0"/>
              <w:rPr>
                <w:noProof/>
                <w:sz w:val="8"/>
                <w:szCs w:val="8"/>
              </w:rPr>
            </w:pPr>
          </w:p>
        </w:tc>
        <w:tc>
          <w:tcPr>
            <w:tcW w:w="2267" w:type="dxa"/>
            <w:gridSpan w:val="2"/>
          </w:tcPr>
          <w:p w:rsidR="001E41F3" w:rsidRPr="00477FAB" w:rsidRDefault="001E41F3">
            <w:pPr>
              <w:pStyle w:val="CRCoverPage"/>
              <w:spacing w:after="0"/>
              <w:rPr>
                <w:noProof/>
                <w:sz w:val="8"/>
                <w:szCs w:val="8"/>
              </w:rPr>
            </w:pPr>
          </w:p>
        </w:tc>
        <w:tc>
          <w:tcPr>
            <w:tcW w:w="1417" w:type="dxa"/>
            <w:gridSpan w:val="3"/>
          </w:tcPr>
          <w:p w:rsidR="001E41F3" w:rsidRPr="00477FAB" w:rsidRDefault="001E41F3">
            <w:pPr>
              <w:pStyle w:val="CRCoverPage"/>
              <w:spacing w:after="0"/>
              <w:rPr>
                <w:noProof/>
                <w:sz w:val="8"/>
                <w:szCs w:val="8"/>
              </w:rPr>
            </w:pPr>
          </w:p>
        </w:tc>
        <w:tc>
          <w:tcPr>
            <w:tcW w:w="2127" w:type="dxa"/>
            <w:tcBorders>
              <w:right w:val="single" w:sz="4" w:space="0" w:color="auto"/>
            </w:tcBorders>
          </w:tcPr>
          <w:p w:rsidR="001E41F3" w:rsidRPr="00477FAB" w:rsidRDefault="001E41F3">
            <w:pPr>
              <w:pStyle w:val="CRCoverPage"/>
              <w:spacing w:after="0"/>
              <w:rPr>
                <w:noProof/>
                <w:sz w:val="8"/>
                <w:szCs w:val="8"/>
              </w:rPr>
            </w:pPr>
          </w:p>
        </w:tc>
      </w:tr>
      <w:tr w:rsidR="001E41F3" w:rsidRPr="00477FAB" w:rsidTr="00547111">
        <w:trPr>
          <w:cantSplit/>
        </w:trPr>
        <w:tc>
          <w:tcPr>
            <w:tcW w:w="1843" w:type="dxa"/>
            <w:tcBorders>
              <w:left w:val="single" w:sz="4" w:space="0" w:color="auto"/>
            </w:tcBorders>
          </w:tcPr>
          <w:p w:rsidR="001E41F3" w:rsidRPr="00477FAB" w:rsidRDefault="001E41F3">
            <w:pPr>
              <w:pStyle w:val="CRCoverPage"/>
              <w:tabs>
                <w:tab w:val="right" w:pos="1759"/>
              </w:tabs>
              <w:spacing w:after="0"/>
              <w:rPr>
                <w:b/>
                <w:i/>
                <w:noProof/>
              </w:rPr>
            </w:pPr>
            <w:r w:rsidRPr="00477FAB">
              <w:rPr>
                <w:b/>
                <w:i/>
                <w:noProof/>
              </w:rPr>
              <w:t>Category:</w:t>
            </w:r>
          </w:p>
        </w:tc>
        <w:tc>
          <w:tcPr>
            <w:tcW w:w="851" w:type="dxa"/>
            <w:shd w:val="pct30" w:color="FFFF00" w:fill="auto"/>
          </w:tcPr>
          <w:p w:rsidR="001E41F3" w:rsidRPr="00477FAB" w:rsidRDefault="003D4A19" w:rsidP="003D4A19">
            <w:pPr>
              <w:pStyle w:val="CRCoverPage"/>
              <w:spacing w:after="0"/>
              <w:ind w:left="100" w:right="-609"/>
              <w:rPr>
                <w:b/>
                <w:noProof/>
              </w:rPr>
            </w:pPr>
            <w:r w:rsidRPr="00477FAB">
              <w:rPr>
                <w:rFonts w:hint="eastAsia"/>
                <w:lang w:eastAsia="zh-CN"/>
              </w:rPr>
              <w:t>F</w:t>
            </w:r>
          </w:p>
        </w:tc>
        <w:tc>
          <w:tcPr>
            <w:tcW w:w="3402" w:type="dxa"/>
            <w:gridSpan w:val="5"/>
            <w:tcBorders>
              <w:left w:val="nil"/>
            </w:tcBorders>
          </w:tcPr>
          <w:p w:rsidR="001E41F3" w:rsidRPr="00477FAB" w:rsidRDefault="001E41F3">
            <w:pPr>
              <w:pStyle w:val="CRCoverPage"/>
              <w:spacing w:after="0"/>
              <w:rPr>
                <w:noProof/>
              </w:rPr>
            </w:pPr>
          </w:p>
        </w:tc>
        <w:tc>
          <w:tcPr>
            <w:tcW w:w="1417" w:type="dxa"/>
            <w:gridSpan w:val="3"/>
            <w:tcBorders>
              <w:left w:val="nil"/>
            </w:tcBorders>
          </w:tcPr>
          <w:p w:rsidR="001E41F3" w:rsidRPr="00477FAB" w:rsidRDefault="001E41F3">
            <w:pPr>
              <w:pStyle w:val="CRCoverPage"/>
              <w:spacing w:after="0"/>
              <w:jc w:val="right"/>
              <w:rPr>
                <w:b/>
                <w:i/>
                <w:noProof/>
              </w:rPr>
            </w:pPr>
            <w:r w:rsidRPr="00477FAB">
              <w:rPr>
                <w:b/>
                <w:i/>
                <w:noProof/>
              </w:rPr>
              <w:t>Release:</w:t>
            </w:r>
          </w:p>
        </w:tc>
        <w:tc>
          <w:tcPr>
            <w:tcW w:w="2127" w:type="dxa"/>
            <w:tcBorders>
              <w:right w:val="single" w:sz="4" w:space="0" w:color="auto"/>
            </w:tcBorders>
            <w:shd w:val="pct30" w:color="FFFF00" w:fill="auto"/>
          </w:tcPr>
          <w:p w:rsidR="001E41F3" w:rsidRPr="00477FAB" w:rsidRDefault="003D4A19" w:rsidP="00DE6CF9">
            <w:pPr>
              <w:pStyle w:val="CRCoverPage"/>
              <w:spacing w:after="0"/>
              <w:ind w:left="100"/>
              <w:rPr>
                <w:noProof/>
              </w:rPr>
            </w:pPr>
            <w:r w:rsidRPr="00477FAB">
              <w:rPr>
                <w:noProof/>
              </w:rPr>
              <w:fldChar w:fldCharType="begin"/>
            </w:r>
            <w:r w:rsidRPr="00477FAB">
              <w:rPr>
                <w:noProof/>
              </w:rPr>
              <w:instrText xml:space="preserve"> DOCPROPERTY  Release  \* MERGEFORMAT </w:instrText>
            </w:r>
            <w:r w:rsidRPr="00477FAB">
              <w:rPr>
                <w:noProof/>
              </w:rPr>
              <w:fldChar w:fldCharType="separate"/>
            </w:r>
            <w:r w:rsidRPr="00477FAB">
              <w:rPr>
                <w:noProof/>
              </w:rPr>
              <w:t>Rel-1</w:t>
            </w:r>
            <w:r w:rsidRPr="00477FAB">
              <w:rPr>
                <w:noProof/>
              </w:rPr>
              <w:fldChar w:fldCharType="end"/>
            </w:r>
            <w:r w:rsidR="00DE6CF9" w:rsidRPr="00477FAB">
              <w:rPr>
                <w:noProof/>
              </w:rPr>
              <w:t>6</w:t>
            </w:r>
          </w:p>
        </w:tc>
      </w:tr>
      <w:tr w:rsidR="001E41F3" w:rsidRPr="00477FAB" w:rsidTr="00547111">
        <w:tc>
          <w:tcPr>
            <w:tcW w:w="1843" w:type="dxa"/>
            <w:tcBorders>
              <w:left w:val="single" w:sz="4" w:space="0" w:color="auto"/>
              <w:bottom w:val="single" w:sz="4" w:space="0" w:color="auto"/>
            </w:tcBorders>
          </w:tcPr>
          <w:p w:rsidR="001E41F3" w:rsidRPr="00477FAB" w:rsidRDefault="001E41F3">
            <w:pPr>
              <w:pStyle w:val="CRCoverPage"/>
              <w:spacing w:after="0"/>
              <w:rPr>
                <w:b/>
                <w:i/>
                <w:noProof/>
              </w:rPr>
            </w:pPr>
          </w:p>
        </w:tc>
        <w:tc>
          <w:tcPr>
            <w:tcW w:w="4677" w:type="dxa"/>
            <w:gridSpan w:val="8"/>
            <w:tcBorders>
              <w:bottom w:val="single" w:sz="4" w:space="0" w:color="auto"/>
            </w:tcBorders>
          </w:tcPr>
          <w:p w:rsidR="001E41F3" w:rsidRPr="00477FAB" w:rsidRDefault="001E41F3">
            <w:pPr>
              <w:pStyle w:val="CRCoverPage"/>
              <w:spacing w:after="0"/>
              <w:ind w:left="383" w:hanging="383"/>
              <w:rPr>
                <w:i/>
                <w:noProof/>
                <w:sz w:val="18"/>
              </w:rPr>
            </w:pPr>
            <w:r w:rsidRPr="00477FAB">
              <w:rPr>
                <w:i/>
                <w:noProof/>
                <w:sz w:val="18"/>
              </w:rPr>
              <w:t xml:space="preserve">Use </w:t>
            </w:r>
            <w:r w:rsidRPr="00477FAB">
              <w:rPr>
                <w:i/>
                <w:noProof/>
                <w:sz w:val="18"/>
                <w:u w:val="single"/>
              </w:rPr>
              <w:t>one</w:t>
            </w:r>
            <w:r w:rsidRPr="00477FAB">
              <w:rPr>
                <w:i/>
                <w:noProof/>
                <w:sz w:val="18"/>
              </w:rPr>
              <w:t xml:space="preserve"> of the following categories:</w:t>
            </w:r>
            <w:r w:rsidRPr="00477FAB">
              <w:rPr>
                <w:b/>
                <w:i/>
                <w:noProof/>
                <w:sz w:val="18"/>
              </w:rPr>
              <w:br/>
              <w:t>F</w:t>
            </w:r>
            <w:r w:rsidRPr="00477FAB">
              <w:rPr>
                <w:i/>
                <w:noProof/>
                <w:sz w:val="18"/>
              </w:rPr>
              <w:t xml:space="preserve">  (correction)</w:t>
            </w:r>
            <w:r w:rsidRPr="00477FAB">
              <w:rPr>
                <w:i/>
                <w:noProof/>
                <w:sz w:val="18"/>
              </w:rPr>
              <w:br/>
            </w:r>
            <w:r w:rsidRPr="00477FAB">
              <w:rPr>
                <w:b/>
                <w:i/>
                <w:noProof/>
                <w:sz w:val="18"/>
              </w:rPr>
              <w:t>A</w:t>
            </w:r>
            <w:r w:rsidRPr="00477FAB">
              <w:rPr>
                <w:i/>
                <w:noProof/>
                <w:sz w:val="18"/>
              </w:rPr>
              <w:t xml:space="preserve">  (</w:t>
            </w:r>
            <w:r w:rsidR="00DE34CF" w:rsidRPr="00477FAB">
              <w:rPr>
                <w:i/>
                <w:noProof/>
                <w:sz w:val="18"/>
              </w:rPr>
              <w:t xml:space="preserve">mirror </w:t>
            </w:r>
            <w:r w:rsidRPr="00477FAB">
              <w:rPr>
                <w:i/>
                <w:noProof/>
                <w:sz w:val="18"/>
              </w:rPr>
              <w:t>correspond</w:t>
            </w:r>
            <w:r w:rsidR="00DE34CF" w:rsidRPr="00477FAB">
              <w:rPr>
                <w:i/>
                <w:noProof/>
                <w:sz w:val="18"/>
              </w:rPr>
              <w:t xml:space="preserve">ing </w:t>
            </w:r>
            <w:r w:rsidRPr="00477FAB">
              <w:rPr>
                <w:i/>
                <w:noProof/>
                <w:sz w:val="18"/>
              </w:rPr>
              <w:t xml:space="preserve">to a </w:t>
            </w:r>
            <w:r w:rsidR="00DE34CF" w:rsidRPr="00477FAB">
              <w:rPr>
                <w:i/>
                <w:noProof/>
                <w:sz w:val="18"/>
              </w:rPr>
              <w:t xml:space="preserve">change </w:t>
            </w:r>
            <w:r w:rsidRPr="00477FAB">
              <w:rPr>
                <w:i/>
                <w:noProof/>
                <w:sz w:val="18"/>
              </w:rPr>
              <w:t xml:space="preserve">in an earlier </w:t>
            </w:r>
            <w:r w:rsidR="00665C47" w:rsidRPr="00477FAB">
              <w:rPr>
                <w:i/>
                <w:noProof/>
                <w:sz w:val="18"/>
              </w:rPr>
              <w:tab/>
            </w:r>
            <w:r w:rsidR="00665C47" w:rsidRPr="00477FAB">
              <w:rPr>
                <w:i/>
                <w:noProof/>
                <w:sz w:val="18"/>
              </w:rPr>
              <w:tab/>
            </w:r>
            <w:r w:rsidR="00665C47" w:rsidRPr="00477FAB">
              <w:rPr>
                <w:i/>
                <w:noProof/>
                <w:sz w:val="18"/>
              </w:rPr>
              <w:tab/>
            </w:r>
            <w:r w:rsidR="00665C47" w:rsidRPr="00477FAB">
              <w:rPr>
                <w:i/>
                <w:noProof/>
                <w:sz w:val="18"/>
              </w:rPr>
              <w:tab/>
            </w:r>
            <w:r w:rsidR="00665C47" w:rsidRPr="00477FAB">
              <w:rPr>
                <w:i/>
                <w:noProof/>
                <w:sz w:val="18"/>
              </w:rPr>
              <w:tab/>
            </w:r>
            <w:r w:rsidR="00665C47" w:rsidRPr="00477FAB">
              <w:rPr>
                <w:i/>
                <w:noProof/>
                <w:sz w:val="18"/>
              </w:rPr>
              <w:tab/>
            </w:r>
            <w:r w:rsidR="00665C47" w:rsidRPr="00477FAB">
              <w:rPr>
                <w:i/>
                <w:noProof/>
                <w:sz w:val="18"/>
              </w:rPr>
              <w:tab/>
            </w:r>
            <w:r w:rsidR="00665C47" w:rsidRPr="00477FAB">
              <w:rPr>
                <w:i/>
                <w:noProof/>
                <w:sz w:val="18"/>
              </w:rPr>
              <w:tab/>
            </w:r>
            <w:r w:rsidR="00665C47" w:rsidRPr="00477FAB">
              <w:rPr>
                <w:i/>
                <w:noProof/>
                <w:sz w:val="18"/>
              </w:rPr>
              <w:tab/>
            </w:r>
            <w:r w:rsidR="00665C47" w:rsidRPr="00477FAB">
              <w:rPr>
                <w:i/>
                <w:noProof/>
                <w:sz w:val="18"/>
              </w:rPr>
              <w:tab/>
            </w:r>
            <w:r w:rsidR="00665C47" w:rsidRPr="00477FAB">
              <w:rPr>
                <w:i/>
                <w:noProof/>
                <w:sz w:val="18"/>
              </w:rPr>
              <w:tab/>
            </w:r>
            <w:r w:rsidR="00665C47" w:rsidRPr="00477FAB">
              <w:rPr>
                <w:i/>
                <w:noProof/>
                <w:sz w:val="18"/>
              </w:rPr>
              <w:tab/>
            </w:r>
            <w:r w:rsidR="00665C47" w:rsidRPr="00477FAB">
              <w:rPr>
                <w:i/>
                <w:noProof/>
                <w:sz w:val="18"/>
              </w:rPr>
              <w:tab/>
            </w:r>
            <w:r w:rsidRPr="00477FAB">
              <w:rPr>
                <w:i/>
                <w:noProof/>
                <w:sz w:val="18"/>
              </w:rPr>
              <w:t>release)</w:t>
            </w:r>
            <w:r w:rsidRPr="00477FAB">
              <w:rPr>
                <w:i/>
                <w:noProof/>
                <w:sz w:val="18"/>
              </w:rPr>
              <w:br/>
            </w:r>
            <w:r w:rsidRPr="00477FAB">
              <w:rPr>
                <w:b/>
                <w:i/>
                <w:noProof/>
                <w:sz w:val="18"/>
              </w:rPr>
              <w:t>B</w:t>
            </w:r>
            <w:r w:rsidRPr="00477FAB">
              <w:rPr>
                <w:i/>
                <w:noProof/>
                <w:sz w:val="18"/>
              </w:rPr>
              <w:t xml:space="preserve">  (addition of feature), </w:t>
            </w:r>
            <w:r w:rsidRPr="00477FAB">
              <w:rPr>
                <w:i/>
                <w:noProof/>
                <w:sz w:val="18"/>
              </w:rPr>
              <w:br/>
            </w:r>
            <w:r w:rsidRPr="00477FAB">
              <w:rPr>
                <w:b/>
                <w:i/>
                <w:noProof/>
                <w:sz w:val="18"/>
              </w:rPr>
              <w:t>C</w:t>
            </w:r>
            <w:r w:rsidRPr="00477FAB">
              <w:rPr>
                <w:i/>
                <w:noProof/>
                <w:sz w:val="18"/>
              </w:rPr>
              <w:t xml:space="preserve">  (functional modification of feature)</w:t>
            </w:r>
            <w:r w:rsidRPr="00477FAB">
              <w:rPr>
                <w:i/>
                <w:noProof/>
                <w:sz w:val="18"/>
              </w:rPr>
              <w:br/>
            </w:r>
            <w:r w:rsidRPr="00477FAB">
              <w:rPr>
                <w:b/>
                <w:i/>
                <w:noProof/>
                <w:sz w:val="18"/>
              </w:rPr>
              <w:t>D</w:t>
            </w:r>
            <w:r w:rsidRPr="00477FAB">
              <w:rPr>
                <w:i/>
                <w:noProof/>
                <w:sz w:val="18"/>
              </w:rPr>
              <w:t xml:space="preserve">  (editorial modification)</w:t>
            </w:r>
          </w:p>
          <w:p w:rsidR="001E41F3" w:rsidRPr="00477FAB" w:rsidRDefault="001E41F3">
            <w:pPr>
              <w:pStyle w:val="CRCoverPage"/>
              <w:rPr>
                <w:noProof/>
              </w:rPr>
            </w:pPr>
            <w:r w:rsidRPr="00477FAB">
              <w:rPr>
                <w:noProof/>
                <w:sz w:val="18"/>
              </w:rPr>
              <w:t>Detailed explanations of the above categories can</w:t>
            </w:r>
            <w:r w:rsidRPr="00477FAB">
              <w:rPr>
                <w:noProof/>
                <w:sz w:val="18"/>
              </w:rPr>
              <w:br/>
              <w:t xml:space="preserve">be found in 3GPP </w:t>
            </w:r>
            <w:hyperlink r:id="rId10" w:history="1">
              <w:r w:rsidRPr="00477FAB">
                <w:rPr>
                  <w:rStyle w:val="aa"/>
                  <w:noProof/>
                  <w:sz w:val="18"/>
                </w:rPr>
                <w:t>TR 21.900</w:t>
              </w:r>
            </w:hyperlink>
            <w:r w:rsidRPr="00477FAB">
              <w:rPr>
                <w:noProof/>
                <w:sz w:val="18"/>
              </w:rPr>
              <w:t>.</w:t>
            </w:r>
          </w:p>
        </w:tc>
        <w:tc>
          <w:tcPr>
            <w:tcW w:w="3120" w:type="dxa"/>
            <w:gridSpan w:val="2"/>
            <w:tcBorders>
              <w:bottom w:val="single" w:sz="4" w:space="0" w:color="auto"/>
              <w:right w:val="single" w:sz="4" w:space="0" w:color="auto"/>
            </w:tcBorders>
          </w:tcPr>
          <w:p w:rsidR="000C038A" w:rsidRPr="00477FAB" w:rsidRDefault="001E41F3" w:rsidP="00BD6BB8">
            <w:pPr>
              <w:pStyle w:val="CRCoverPage"/>
              <w:tabs>
                <w:tab w:val="left" w:pos="950"/>
              </w:tabs>
              <w:spacing w:after="0"/>
              <w:ind w:left="241" w:hanging="241"/>
              <w:rPr>
                <w:i/>
                <w:noProof/>
                <w:sz w:val="18"/>
              </w:rPr>
            </w:pPr>
            <w:r w:rsidRPr="00477FAB">
              <w:rPr>
                <w:i/>
                <w:noProof/>
                <w:sz w:val="18"/>
              </w:rPr>
              <w:t xml:space="preserve">Use </w:t>
            </w:r>
            <w:r w:rsidRPr="00477FAB">
              <w:rPr>
                <w:i/>
                <w:noProof/>
                <w:sz w:val="18"/>
                <w:u w:val="single"/>
              </w:rPr>
              <w:t>one</w:t>
            </w:r>
            <w:r w:rsidRPr="00477FAB">
              <w:rPr>
                <w:i/>
                <w:noProof/>
                <w:sz w:val="18"/>
              </w:rPr>
              <w:t xml:space="preserve"> of the following releases:</w:t>
            </w:r>
            <w:r w:rsidRPr="00477FAB">
              <w:rPr>
                <w:i/>
                <w:noProof/>
                <w:sz w:val="18"/>
              </w:rPr>
              <w:br/>
              <w:t>Rel-8</w:t>
            </w:r>
            <w:r w:rsidRPr="00477FAB">
              <w:rPr>
                <w:i/>
                <w:noProof/>
                <w:sz w:val="18"/>
              </w:rPr>
              <w:tab/>
              <w:t>(Release 8)</w:t>
            </w:r>
            <w:r w:rsidR="007C2097" w:rsidRPr="00477FAB">
              <w:rPr>
                <w:i/>
                <w:noProof/>
                <w:sz w:val="18"/>
              </w:rPr>
              <w:br/>
              <w:t>Rel-9</w:t>
            </w:r>
            <w:r w:rsidR="007C2097" w:rsidRPr="00477FAB">
              <w:rPr>
                <w:i/>
                <w:noProof/>
                <w:sz w:val="18"/>
              </w:rPr>
              <w:tab/>
              <w:t>(Release 9)</w:t>
            </w:r>
            <w:r w:rsidR="009777D9" w:rsidRPr="00477FAB">
              <w:rPr>
                <w:i/>
                <w:noProof/>
                <w:sz w:val="18"/>
              </w:rPr>
              <w:br/>
              <w:t>Rel-10</w:t>
            </w:r>
            <w:r w:rsidR="009777D9" w:rsidRPr="00477FAB">
              <w:rPr>
                <w:i/>
                <w:noProof/>
                <w:sz w:val="18"/>
              </w:rPr>
              <w:tab/>
              <w:t>(Release 10)</w:t>
            </w:r>
            <w:r w:rsidR="000C038A" w:rsidRPr="00477FAB">
              <w:rPr>
                <w:i/>
                <w:noProof/>
                <w:sz w:val="18"/>
              </w:rPr>
              <w:br/>
              <w:t>Rel-11</w:t>
            </w:r>
            <w:r w:rsidR="000C038A" w:rsidRPr="00477FAB">
              <w:rPr>
                <w:i/>
                <w:noProof/>
                <w:sz w:val="18"/>
              </w:rPr>
              <w:tab/>
              <w:t>(Release 11)</w:t>
            </w:r>
            <w:r w:rsidR="000C038A" w:rsidRPr="00477FAB">
              <w:rPr>
                <w:i/>
                <w:noProof/>
                <w:sz w:val="18"/>
              </w:rPr>
              <w:br/>
            </w:r>
            <w:r w:rsidR="002E472E" w:rsidRPr="00477FAB">
              <w:rPr>
                <w:i/>
                <w:noProof/>
                <w:sz w:val="18"/>
              </w:rPr>
              <w:t>…</w:t>
            </w:r>
            <w:r w:rsidR="0051580D" w:rsidRPr="00477FAB">
              <w:rPr>
                <w:i/>
                <w:noProof/>
                <w:sz w:val="18"/>
              </w:rPr>
              <w:br/>
            </w:r>
            <w:r w:rsidR="00E34898" w:rsidRPr="00477FAB">
              <w:rPr>
                <w:i/>
                <w:noProof/>
                <w:sz w:val="18"/>
              </w:rPr>
              <w:t>Rel-15</w:t>
            </w:r>
            <w:r w:rsidR="00E34898" w:rsidRPr="00477FAB">
              <w:rPr>
                <w:i/>
                <w:noProof/>
                <w:sz w:val="18"/>
              </w:rPr>
              <w:tab/>
              <w:t>(Release 15)</w:t>
            </w:r>
            <w:r w:rsidR="00E34898" w:rsidRPr="00477FAB">
              <w:rPr>
                <w:i/>
                <w:noProof/>
                <w:sz w:val="18"/>
              </w:rPr>
              <w:br/>
              <w:t>Rel-16</w:t>
            </w:r>
            <w:r w:rsidR="00E34898" w:rsidRPr="00477FAB">
              <w:rPr>
                <w:i/>
                <w:noProof/>
                <w:sz w:val="18"/>
              </w:rPr>
              <w:tab/>
              <w:t>(Release 16)</w:t>
            </w:r>
            <w:r w:rsidR="002E472E" w:rsidRPr="00477FAB">
              <w:rPr>
                <w:i/>
                <w:noProof/>
                <w:sz w:val="18"/>
              </w:rPr>
              <w:br/>
              <w:t>Rel-17</w:t>
            </w:r>
            <w:r w:rsidR="002E472E" w:rsidRPr="00477FAB">
              <w:rPr>
                <w:i/>
                <w:noProof/>
                <w:sz w:val="18"/>
              </w:rPr>
              <w:tab/>
              <w:t>(Release 17)</w:t>
            </w:r>
            <w:r w:rsidR="002E472E" w:rsidRPr="00477FAB">
              <w:rPr>
                <w:i/>
                <w:noProof/>
                <w:sz w:val="18"/>
              </w:rPr>
              <w:br/>
              <w:t>Rel-18</w:t>
            </w:r>
            <w:r w:rsidR="002E472E" w:rsidRPr="00477FAB">
              <w:rPr>
                <w:i/>
                <w:noProof/>
                <w:sz w:val="18"/>
              </w:rPr>
              <w:tab/>
              <w:t>(Release 18)</w:t>
            </w:r>
          </w:p>
        </w:tc>
      </w:tr>
      <w:tr w:rsidR="001E41F3" w:rsidRPr="00477FAB" w:rsidTr="00547111">
        <w:tc>
          <w:tcPr>
            <w:tcW w:w="1843" w:type="dxa"/>
          </w:tcPr>
          <w:p w:rsidR="001E41F3" w:rsidRPr="00477FAB" w:rsidRDefault="001E41F3">
            <w:pPr>
              <w:pStyle w:val="CRCoverPage"/>
              <w:spacing w:after="0"/>
              <w:rPr>
                <w:b/>
                <w:i/>
                <w:noProof/>
                <w:sz w:val="8"/>
                <w:szCs w:val="8"/>
              </w:rPr>
            </w:pPr>
          </w:p>
        </w:tc>
        <w:tc>
          <w:tcPr>
            <w:tcW w:w="7797" w:type="dxa"/>
            <w:gridSpan w:val="10"/>
          </w:tcPr>
          <w:p w:rsidR="001E41F3" w:rsidRPr="00477FAB" w:rsidRDefault="001E41F3">
            <w:pPr>
              <w:pStyle w:val="CRCoverPage"/>
              <w:spacing w:after="0"/>
              <w:rPr>
                <w:noProof/>
                <w:sz w:val="8"/>
                <w:szCs w:val="8"/>
              </w:rPr>
            </w:pPr>
          </w:p>
        </w:tc>
      </w:tr>
      <w:tr w:rsidR="001E41F3" w:rsidRPr="00477FAB" w:rsidTr="00547111">
        <w:tc>
          <w:tcPr>
            <w:tcW w:w="2694" w:type="dxa"/>
            <w:gridSpan w:val="2"/>
            <w:tcBorders>
              <w:top w:val="single" w:sz="4" w:space="0" w:color="auto"/>
              <w:left w:val="single" w:sz="4" w:space="0" w:color="auto"/>
            </w:tcBorders>
          </w:tcPr>
          <w:p w:rsidR="001E41F3" w:rsidRPr="00477FAB" w:rsidRDefault="001E41F3">
            <w:pPr>
              <w:pStyle w:val="CRCoverPage"/>
              <w:tabs>
                <w:tab w:val="right" w:pos="2184"/>
              </w:tabs>
              <w:spacing w:after="0"/>
              <w:rPr>
                <w:b/>
                <w:i/>
                <w:noProof/>
              </w:rPr>
            </w:pPr>
            <w:r w:rsidRPr="00477FAB">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77FAB" w:rsidRDefault="003D4A19">
            <w:pPr>
              <w:pStyle w:val="CRCoverPage"/>
              <w:spacing w:after="0"/>
              <w:ind w:left="100"/>
              <w:rPr>
                <w:noProof/>
              </w:rPr>
            </w:pPr>
            <w:r w:rsidRPr="00477FAB">
              <w:rPr>
                <w:rFonts w:hint="eastAsia"/>
                <w:noProof/>
                <w:lang w:eastAsia="zh-CN"/>
              </w:rPr>
              <w:t>1,</w:t>
            </w:r>
            <w:r w:rsidRPr="00477FAB">
              <w:rPr>
                <w:noProof/>
                <w:lang w:eastAsia="zh-CN"/>
              </w:rPr>
              <w:t xml:space="preserve"> </w:t>
            </w:r>
            <w:r w:rsidR="00685D41" w:rsidRPr="00477FAB">
              <w:rPr>
                <w:noProof/>
              </w:rPr>
              <w:t>NR V2X TC 13.1.1 is not completed</w:t>
            </w:r>
          </w:p>
        </w:tc>
      </w:tr>
      <w:tr w:rsidR="001E41F3" w:rsidRPr="00477FAB" w:rsidTr="00547111">
        <w:tc>
          <w:tcPr>
            <w:tcW w:w="2694" w:type="dxa"/>
            <w:gridSpan w:val="2"/>
            <w:tcBorders>
              <w:left w:val="single" w:sz="4" w:space="0" w:color="auto"/>
            </w:tcBorders>
          </w:tcPr>
          <w:p w:rsidR="001E41F3" w:rsidRPr="00477FAB" w:rsidRDefault="001E41F3">
            <w:pPr>
              <w:pStyle w:val="CRCoverPage"/>
              <w:spacing w:after="0"/>
              <w:rPr>
                <w:b/>
                <w:i/>
                <w:noProof/>
                <w:sz w:val="8"/>
                <w:szCs w:val="8"/>
              </w:rPr>
            </w:pPr>
          </w:p>
        </w:tc>
        <w:tc>
          <w:tcPr>
            <w:tcW w:w="6946" w:type="dxa"/>
            <w:gridSpan w:val="9"/>
            <w:tcBorders>
              <w:right w:val="single" w:sz="4" w:space="0" w:color="auto"/>
            </w:tcBorders>
          </w:tcPr>
          <w:p w:rsidR="001E41F3" w:rsidRPr="00477FAB" w:rsidRDefault="001E41F3">
            <w:pPr>
              <w:pStyle w:val="CRCoverPage"/>
              <w:spacing w:after="0"/>
              <w:rPr>
                <w:noProof/>
                <w:sz w:val="8"/>
                <w:szCs w:val="8"/>
              </w:rPr>
            </w:pPr>
          </w:p>
        </w:tc>
      </w:tr>
      <w:tr w:rsidR="001E41F3" w:rsidRPr="00477FAB" w:rsidTr="00547111">
        <w:tc>
          <w:tcPr>
            <w:tcW w:w="2694" w:type="dxa"/>
            <w:gridSpan w:val="2"/>
            <w:tcBorders>
              <w:left w:val="single" w:sz="4" w:space="0" w:color="auto"/>
            </w:tcBorders>
          </w:tcPr>
          <w:p w:rsidR="001E41F3" w:rsidRPr="00477FAB" w:rsidRDefault="001E41F3">
            <w:pPr>
              <w:pStyle w:val="CRCoverPage"/>
              <w:tabs>
                <w:tab w:val="right" w:pos="2184"/>
              </w:tabs>
              <w:spacing w:after="0"/>
              <w:rPr>
                <w:b/>
                <w:i/>
                <w:noProof/>
              </w:rPr>
            </w:pPr>
            <w:r w:rsidRPr="00477FAB">
              <w:rPr>
                <w:b/>
                <w:i/>
                <w:noProof/>
              </w:rPr>
              <w:t>Summary of change</w:t>
            </w:r>
            <w:r w:rsidR="0051580D" w:rsidRPr="00477FAB">
              <w:rPr>
                <w:b/>
                <w:i/>
                <w:noProof/>
              </w:rPr>
              <w:t>:</w:t>
            </w:r>
          </w:p>
        </w:tc>
        <w:tc>
          <w:tcPr>
            <w:tcW w:w="6946" w:type="dxa"/>
            <w:gridSpan w:val="9"/>
            <w:tcBorders>
              <w:right w:val="single" w:sz="4" w:space="0" w:color="auto"/>
            </w:tcBorders>
            <w:shd w:val="pct30" w:color="FFFF00" w:fill="auto"/>
          </w:tcPr>
          <w:p w:rsidR="001E41F3" w:rsidRPr="00477FAB" w:rsidRDefault="003D4A19" w:rsidP="00685D41">
            <w:pPr>
              <w:pStyle w:val="CRCoverPage"/>
              <w:spacing w:after="0"/>
              <w:ind w:left="100"/>
              <w:rPr>
                <w:noProof/>
                <w:lang w:eastAsia="zh-CN"/>
              </w:rPr>
            </w:pPr>
            <w:r w:rsidRPr="00477FAB">
              <w:rPr>
                <w:rFonts w:hint="eastAsia"/>
                <w:noProof/>
                <w:lang w:eastAsia="zh-CN"/>
              </w:rPr>
              <w:t>1</w:t>
            </w:r>
            <w:r w:rsidRPr="00477FAB">
              <w:rPr>
                <w:noProof/>
                <w:lang w:eastAsia="zh-CN"/>
              </w:rPr>
              <w:t xml:space="preserve">, </w:t>
            </w:r>
            <w:r w:rsidR="00685D41" w:rsidRPr="00477FAB">
              <w:rPr>
                <w:noProof/>
              </w:rPr>
              <w:t>Addition of NR V2X TC 13.1.1</w:t>
            </w:r>
          </w:p>
        </w:tc>
      </w:tr>
      <w:tr w:rsidR="001E41F3" w:rsidRPr="00477FAB" w:rsidTr="00547111">
        <w:tc>
          <w:tcPr>
            <w:tcW w:w="2694" w:type="dxa"/>
            <w:gridSpan w:val="2"/>
            <w:tcBorders>
              <w:left w:val="single" w:sz="4" w:space="0" w:color="auto"/>
            </w:tcBorders>
          </w:tcPr>
          <w:p w:rsidR="001E41F3" w:rsidRPr="00477FAB" w:rsidRDefault="001E41F3">
            <w:pPr>
              <w:pStyle w:val="CRCoverPage"/>
              <w:spacing w:after="0"/>
              <w:rPr>
                <w:b/>
                <w:i/>
                <w:noProof/>
                <w:sz w:val="8"/>
                <w:szCs w:val="8"/>
              </w:rPr>
            </w:pPr>
          </w:p>
        </w:tc>
        <w:tc>
          <w:tcPr>
            <w:tcW w:w="6946" w:type="dxa"/>
            <w:gridSpan w:val="9"/>
            <w:tcBorders>
              <w:right w:val="single" w:sz="4" w:space="0" w:color="auto"/>
            </w:tcBorders>
          </w:tcPr>
          <w:p w:rsidR="001E41F3" w:rsidRPr="00477FAB" w:rsidRDefault="001E41F3">
            <w:pPr>
              <w:pStyle w:val="CRCoverPage"/>
              <w:spacing w:after="0"/>
              <w:rPr>
                <w:noProof/>
                <w:sz w:val="8"/>
                <w:szCs w:val="8"/>
              </w:rPr>
            </w:pPr>
          </w:p>
        </w:tc>
      </w:tr>
      <w:tr w:rsidR="001E41F3" w:rsidRPr="00477FAB" w:rsidTr="00547111">
        <w:tc>
          <w:tcPr>
            <w:tcW w:w="2694" w:type="dxa"/>
            <w:gridSpan w:val="2"/>
            <w:tcBorders>
              <w:left w:val="single" w:sz="4" w:space="0" w:color="auto"/>
              <w:bottom w:val="single" w:sz="4" w:space="0" w:color="auto"/>
            </w:tcBorders>
          </w:tcPr>
          <w:p w:rsidR="001E41F3" w:rsidRPr="00477FAB" w:rsidRDefault="001E41F3">
            <w:pPr>
              <w:pStyle w:val="CRCoverPage"/>
              <w:tabs>
                <w:tab w:val="right" w:pos="2184"/>
              </w:tabs>
              <w:spacing w:after="0"/>
              <w:rPr>
                <w:b/>
                <w:i/>
                <w:noProof/>
              </w:rPr>
            </w:pPr>
            <w:r w:rsidRPr="00477FAB">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77FAB" w:rsidRDefault="00685D41">
            <w:pPr>
              <w:pStyle w:val="CRCoverPage"/>
              <w:spacing w:after="0"/>
              <w:ind w:left="100"/>
              <w:rPr>
                <w:noProof/>
              </w:rPr>
            </w:pPr>
            <w:r w:rsidRPr="00477FAB">
              <w:rPr>
                <w:noProof/>
                <w:lang w:eastAsia="zh-CN"/>
              </w:rPr>
              <w:t>NR V2X TC 13.1.1 can’t be executed</w:t>
            </w:r>
            <w:r w:rsidR="00E70236" w:rsidRPr="00477FAB">
              <w:rPr>
                <w:noProof/>
                <w:lang w:eastAsia="zh-CN"/>
              </w:rPr>
              <w:t>.</w:t>
            </w:r>
          </w:p>
        </w:tc>
      </w:tr>
      <w:tr w:rsidR="001E41F3" w:rsidRPr="00477FAB" w:rsidTr="00547111">
        <w:tc>
          <w:tcPr>
            <w:tcW w:w="2694" w:type="dxa"/>
            <w:gridSpan w:val="2"/>
          </w:tcPr>
          <w:p w:rsidR="001E41F3" w:rsidRPr="00477FAB" w:rsidRDefault="001E41F3">
            <w:pPr>
              <w:pStyle w:val="CRCoverPage"/>
              <w:spacing w:after="0"/>
              <w:rPr>
                <w:b/>
                <w:i/>
                <w:noProof/>
                <w:sz w:val="8"/>
                <w:szCs w:val="8"/>
              </w:rPr>
            </w:pPr>
          </w:p>
        </w:tc>
        <w:tc>
          <w:tcPr>
            <w:tcW w:w="6946" w:type="dxa"/>
            <w:gridSpan w:val="9"/>
          </w:tcPr>
          <w:p w:rsidR="001E41F3" w:rsidRPr="00477FAB" w:rsidRDefault="001E41F3">
            <w:pPr>
              <w:pStyle w:val="CRCoverPage"/>
              <w:spacing w:after="0"/>
              <w:rPr>
                <w:noProof/>
                <w:sz w:val="8"/>
                <w:szCs w:val="8"/>
              </w:rPr>
            </w:pPr>
          </w:p>
        </w:tc>
      </w:tr>
      <w:tr w:rsidR="001E41F3" w:rsidRPr="00477FAB" w:rsidTr="00547111">
        <w:tc>
          <w:tcPr>
            <w:tcW w:w="2694" w:type="dxa"/>
            <w:gridSpan w:val="2"/>
            <w:tcBorders>
              <w:top w:val="single" w:sz="4" w:space="0" w:color="auto"/>
              <w:left w:val="single" w:sz="4" w:space="0" w:color="auto"/>
            </w:tcBorders>
          </w:tcPr>
          <w:p w:rsidR="001E41F3" w:rsidRPr="00477FAB" w:rsidRDefault="001E41F3">
            <w:pPr>
              <w:pStyle w:val="CRCoverPage"/>
              <w:tabs>
                <w:tab w:val="right" w:pos="2184"/>
              </w:tabs>
              <w:spacing w:after="0"/>
              <w:rPr>
                <w:b/>
                <w:i/>
                <w:noProof/>
              </w:rPr>
            </w:pPr>
            <w:r w:rsidRPr="00477FAB">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77FAB" w:rsidRDefault="00685D41">
            <w:pPr>
              <w:pStyle w:val="CRCoverPage"/>
              <w:spacing w:after="0"/>
              <w:ind w:left="100"/>
              <w:rPr>
                <w:noProof/>
                <w:lang w:eastAsia="zh-CN"/>
              </w:rPr>
            </w:pPr>
            <w:r w:rsidRPr="00477FAB">
              <w:rPr>
                <w:rFonts w:hint="eastAsia"/>
                <w:noProof/>
                <w:lang w:eastAsia="zh-CN"/>
              </w:rPr>
              <w:t>1</w:t>
            </w:r>
            <w:r w:rsidRPr="00477FAB">
              <w:rPr>
                <w:noProof/>
                <w:lang w:eastAsia="zh-CN"/>
              </w:rPr>
              <w:t>3.1.1</w:t>
            </w:r>
          </w:p>
        </w:tc>
      </w:tr>
      <w:tr w:rsidR="001E41F3" w:rsidRPr="00477FAB" w:rsidTr="00547111">
        <w:tc>
          <w:tcPr>
            <w:tcW w:w="2694" w:type="dxa"/>
            <w:gridSpan w:val="2"/>
            <w:tcBorders>
              <w:left w:val="single" w:sz="4" w:space="0" w:color="auto"/>
            </w:tcBorders>
          </w:tcPr>
          <w:p w:rsidR="001E41F3" w:rsidRPr="00477FAB" w:rsidRDefault="001E41F3">
            <w:pPr>
              <w:pStyle w:val="CRCoverPage"/>
              <w:spacing w:after="0"/>
              <w:rPr>
                <w:b/>
                <w:i/>
                <w:noProof/>
                <w:sz w:val="8"/>
                <w:szCs w:val="8"/>
              </w:rPr>
            </w:pPr>
          </w:p>
        </w:tc>
        <w:tc>
          <w:tcPr>
            <w:tcW w:w="6946" w:type="dxa"/>
            <w:gridSpan w:val="9"/>
            <w:tcBorders>
              <w:right w:val="single" w:sz="4" w:space="0" w:color="auto"/>
            </w:tcBorders>
          </w:tcPr>
          <w:p w:rsidR="001E41F3" w:rsidRPr="00477FAB" w:rsidRDefault="001E41F3">
            <w:pPr>
              <w:pStyle w:val="CRCoverPage"/>
              <w:spacing w:after="0"/>
              <w:rPr>
                <w:noProof/>
                <w:sz w:val="8"/>
                <w:szCs w:val="8"/>
              </w:rPr>
            </w:pPr>
          </w:p>
        </w:tc>
      </w:tr>
      <w:tr w:rsidR="001E41F3" w:rsidRPr="00477FAB" w:rsidTr="00547111">
        <w:tc>
          <w:tcPr>
            <w:tcW w:w="2694" w:type="dxa"/>
            <w:gridSpan w:val="2"/>
            <w:tcBorders>
              <w:left w:val="single" w:sz="4" w:space="0" w:color="auto"/>
            </w:tcBorders>
          </w:tcPr>
          <w:p w:rsidR="001E41F3" w:rsidRPr="00477F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77FAB" w:rsidRDefault="001E41F3">
            <w:pPr>
              <w:pStyle w:val="CRCoverPage"/>
              <w:spacing w:after="0"/>
              <w:jc w:val="center"/>
              <w:rPr>
                <w:b/>
                <w:caps/>
                <w:noProof/>
              </w:rPr>
            </w:pPr>
            <w:r w:rsidRPr="00477F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77FAB" w:rsidRDefault="001E41F3">
            <w:pPr>
              <w:pStyle w:val="CRCoverPage"/>
              <w:spacing w:after="0"/>
              <w:jc w:val="center"/>
              <w:rPr>
                <w:b/>
                <w:caps/>
                <w:noProof/>
              </w:rPr>
            </w:pPr>
            <w:r w:rsidRPr="00477FAB">
              <w:rPr>
                <w:b/>
                <w:caps/>
                <w:noProof/>
              </w:rPr>
              <w:t>N</w:t>
            </w:r>
          </w:p>
        </w:tc>
        <w:tc>
          <w:tcPr>
            <w:tcW w:w="2977" w:type="dxa"/>
            <w:gridSpan w:val="4"/>
          </w:tcPr>
          <w:p w:rsidR="001E41F3" w:rsidRPr="00477F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77FAB" w:rsidRDefault="001E41F3">
            <w:pPr>
              <w:pStyle w:val="CRCoverPage"/>
              <w:spacing w:after="0"/>
              <w:ind w:left="99"/>
              <w:rPr>
                <w:noProof/>
              </w:rPr>
            </w:pPr>
          </w:p>
        </w:tc>
      </w:tr>
      <w:tr w:rsidR="001E41F3" w:rsidRPr="00477FAB" w:rsidTr="00547111">
        <w:tc>
          <w:tcPr>
            <w:tcW w:w="2694" w:type="dxa"/>
            <w:gridSpan w:val="2"/>
            <w:tcBorders>
              <w:left w:val="single" w:sz="4" w:space="0" w:color="auto"/>
            </w:tcBorders>
          </w:tcPr>
          <w:p w:rsidR="001E41F3" w:rsidRPr="00477FAB" w:rsidRDefault="001E41F3">
            <w:pPr>
              <w:pStyle w:val="CRCoverPage"/>
              <w:tabs>
                <w:tab w:val="right" w:pos="2184"/>
              </w:tabs>
              <w:spacing w:after="0"/>
              <w:rPr>
                <w:b/>
                <w:i/>
                <w:noProof/>
              </w:rPr>
            </w:pPr>
            <w:r w:rsidRPr="00477FA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77F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7FAB" w:rsidRDefault="00163AF9">
            <w:pPr>
              <w:pStyle w:val="CRCoverPage"/>
              <w:spacing w:after="0"/>
              <w:jc w:val="center"/>
              <w:rPr>
                <w:b/>
                <w:caps/>
                <w:noProof/>
                <w:lang w:eastAsia="zh-CN"/>
              </w:rPr>
            </w:pPr>
            <w:r w:rsidRPr="00477FAB">
              <w:rPr>
                <w:rFonts w:hint="eastAsia"/>
                <w:b/>
                <w:caps/>
                <w:noProof/>
                <w:lang w:eastAsia="zh-CN"/>
              </w:rPr>
              <w:t>X</w:t>
            </w:r>
          </w:p>
        </w:tc>
        <w:tc>
          <w:tcPr>
            <w:tcW w:w="2977" w:type="dxa"/>
            <w:gridSpan w:val="4"/>
          </w:tcPr>
          <w:p w:rsidR="001E41F3" w:rsidRPr="00477FAB" w:rsidRDefault="001E41F3">
            <w:pPr>
              <w:pStyle w:val="CRCoverPage"/>
              <w:tabs>
                <w:tab w:val="right" w:pos="2893"/>
              </w:tabs>
              <w:spacing w:after="0"/>
              <w:rPr>
                <w:noProof/>
              </w:rPr>
            </w:pPr>
            <w:r w:rsidRPr="00477FAB">
              <w:rPr>
                <w:noProof/>
              </w:rPr>
              <w:t xml:space="preserve"> Other core specifications</w:t>
            </w:r>
            <w:r w:rsidRPr="00477FAB">
              <w:rPr>
                <w:noProof/>
              </w:rPr>
              <w:tab/>
            </w:r>
          </w:p>
        </w:tc>
        <w:tc>
          <w:tcPr>
            <w:tcW w:w="3401" w:type="dxa"/>
            <w:gridSpan w:val="3"/>
            <w:tcBorders>
              <w:right w:val="single" w:sz="4" w:space="0" w:color="auto"/>
            </w:tcBorders>
            <w:shd w:val="pct30" w:color="FFFF00" w:fill="auto"/>
          </w:tcPr>
          <w:p w:rsidR="001E41F3" w:rsidRPr="00477FAB" w:rsidRDefault="00145D43">
            <w:pPr>
              <w:pStyle w:val="CRCoverPage"/>
              <w:spacing w:after="0"/>
              <w:ind w:left="99"/>
              <w:rPr>
                <w:noProof/>
              </w:rPr>
            </w:pPr>
            <w:r w:rsidRPr="00477FAB">
              <w:rPr>
                <w:noProof/>
              </w:rPr>
              <w:t xml:space="preserve">TS/TR ... CR ... </w:t>
            </w:r>
          </w:p>
        </w:tc>
      </w:tr>
      <w:tr w:rsidR="001E41F3" w:rsidRPr="00477FAB" w:rsidTr="00547111">
        <w:tc>
          <w:tcPr>
            <w:tcW w:w="2694" w:type="dxa"/>
            <w:gridSpan w:val="2"/>
            <w:tcBorders>
              <w:left w:val="single" w:sz="4" w:space="0" w:color="auto"/>
            </w:tcBorders>
          </w:tcPr>
          <w:p w:rsidR="001E41F3" w:rsidRPr="00477FAB" w:rsidRDefault="001E41F3">
            <w:pPr>
              <w:pStyle w:val="CRCoverPage"/>
              <w:spacing w:after="0"/>
              <w:rPr>
                <w:b/>
                <w:i/>
                <w:noProof/>
              </w:rPr>
            </w:pPr>
            <w:r w:rsidRPr="00477FA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77FAB" w:rsidRDefault="00062EB3">
            <w:pPr>
              <w:pStyle w:val="CRCoverPage"/>
              <w:spacing w:after="0"/>
              <w:jc w:val="center"/>
              <w:rPr>
                <w:b/>
                <w:caps/>
                <w:noProof/>
                <w:lang w:eastAsia="zh-CN"/>
              </w:rPr>
            </w:pPr>
            <w:r w:rsidRPr="00477FA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7FAB" w:rsidRDefault="001E41F3">
            <w:pPr>
              <w:pStyle w:val="CRCoverPage"/>
              <w:spacing w:after="0"/>
              <w:jc w:val="center"/>
              <w:rPr>
                <w:b/>
                <w:caps/>
                <w:noProof/>
                <w:lang w:eastAsia="zh-CN"/>
              </w:rPr>
            </w:pPr>
          </w:p>
        </w:tc>
        <w:tc>
          <w:tcPr>
            <w:tcW w:w="2977" w:type="dxa"/>
            <w:gridSpan w:val="4"/>
          </w:tcPr>
          <w:p w:rsidR="001E41F3" w:rsidRPr="00477FAB" w:rsidRDefault="001E41F3">
            <w:pPr>
              <w:pStyle w:val="CRCoverPage"/>
              <w:spacing w:after="0"/>
              <w:rPr>
                <w:noProof/>
              </w:rPr>
            </w:pPr>
            <w:r w:rsidRPr="00477FAB">
              <w:rPr>
                <w:noProof/>
              </w:rPr>
              <w:t xml:space="preserve"> Test specifications</w:t>
            </w:r>
          </w:p>
        </w:tc>
        <w:tc>
          <w:tcPr>
            <w:tcW w:w="3401" w:type="dxa"/>
            <w:gridSpan w:val="3"/>
            <w:tcBorders>
              <w:right w:val="single" w:sz="4" w:space="0" w:color="auto"/>
            </w:tcBorders>
            <w:shd w:val="pct30" w:color="FFFF00" w:fill="auto"/>
          </w:tcPr>
          <w:p w:rsidR="001E41F3" w:rsidRPr="00477FAB" w:rsidRDefault="00145D43" w:rsidP="004F4FCB">
            <w:pPr>
              <w:pStyle w:val="CRCoverPage"/>
              <w:spacing w:after="0"/>
              <w:ind w:left="99"/>
              <w:rPr>
                <w:noProof/>
              </w:rPr>
            </w:pPr>
            <w:r w:rsidRPr="00477FAB">
              <w:rPr>
                <w:noProof/>
              </w:rPr>
              <w:t>TS/TR</w:t>
            </w:r>
            <w:r w:rsidR="003D4A19" w:rsidRPr="00477FAB">
              <w:rPr>
                <w:noProof/>
              </w:rPr>
              <w:t xml:space="preserve"> </w:t>
            </w:r>
            <w:r w:rsidR="004F4FCB" w:rsidRPr="00477FAB">
              <w:rPr>
                <w:noProof/>
              </w:rPr>
              <w:t>38.523-2</w:t>
            </w:r>
            <w:r w:rsidR="003D4A19" w:rsidRPr="00477FAB">
              <w:rPr>
                <w:noProof/>
              </w:rPr>
              <w:t xml:space="preserve">... CR </w:t>
            </w:r>
            <w:r w:rsidR="004F4FCB" w:rsidRPr="00477FAB">
              <w:rPr>
                <w:noProof/>
              </w:rPr>
              <w:t>0184</w:t>
            </w:r>
            <w:r w:rsidR="003D4A19" w:rsidRPr="00477FAB">
              <w:rPr>
                <w:noProof/>
              </w:rPr>
              <w:t>...</w:t>
            </w:r>
            <w:r w:rsidRPr="00477FAB">
              <w:rPr>
                <w:noProof/>
              </w:rPr>
              <w:t xml:space="preserve"> </w:t>
            </w:r>
          </w:p>
        </w:tc>
      </w:tr>
      <w:tr w:rsidR="001E41F3" w:rsidRPr="00477FAB" w:rsidTr="00547111">
        <w:tc>
          <w:tcPr>
            <w:tcW w:w="2694" w:type="dxa"/>
            <w:gridSpan w:val="2"/>
            <w:tcBorders>
              <w:left w:val="single" w:sz="4" w:space="0" w:color="auto"/>
            </w:tcBorders>
          </w:tcPr>
          <w:p w:rsidR="001E41F3" w:rsidRPr="00477FAB" w:rsidRDefault="00145D43">
            <w:pPr>
              <w:pStyle w:val="CRCoverPage"/>
              <w:spacing w:after="0"/>
              <w:rPr>
                <w:b/>
                <w:i/>
                <w:noProof/>
              </w:rPr>
            </w:pPr>
            <w:r w:rsidRPr="00477FAB">
              <w:rPr>
                <w:b/>
                <w:i/>
                <w:noProof/>
              </w:rPr>
              <w:t xml:space="preserve">(show </w:t>
            </w:r>
            <w:r w:rsidR="00592D74" w:rsidRPr="00477FAB">
              <w:rPr>
                <w:b/>
                <w:i/>
                <w:noProof/>
              </w:rPr>
              <w:t xml:space="preserve">related </w:t>
            </w:r>
            <w:r w:rsidRPr="00477FAB">
              <w:rPr>
                <w:b/>
                <w:i/>
                <w:noProof/>
              </w:rPr>
              <w:t>CR</w:t>
            </w:r>
            <w:r w:rsidR="00592D74" w:rsidRPr="00477FAB">
              <w:rPr>
                <w:b/>
                <w:i/>
                <w:noProof/>
              </w:rPr>
              <w:t>s</w:t>
            </w:r>
            <w:r w:rsidRPr="00477FA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77F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7FAB" w:rsidRDefault="00163AF9">
            <w:pPr>
              <w:pStyle w:val="CRCoverPage"/>
              <w:spacing w:after="0"/>
              <w:jc w:val="center"/>
              <w:rPr>
                <w:b/>
                <w:caps/>
                <w:noProof/>
                <w:lang w:eastAsia="zh-CN"/>
              </w:rPr>
            </w:pPr>
            <w:r w:rsidRPr="00477FAB">
              <w:rPr>
                <w:rFonts w:hint="eastAsia"/>
                <w:b/>
                <w:caps/>
                <w:noProof/>
                <w:lang w:eastAsia="zh-CN"/>
              </w:rPr>
              <w:t>X</w:t>
            </w:r>
          </w:p>
        </w:tc>
        <w:tc>
          <w:tcPr>
            <w:tcW w:w="2977" w:type="dxa"/>
            <w:gridSpan w:val="4"/>
          </w:tcPr>
          <w:p w:rsidR="001E41F3" w:rsidRPr="00477FAB" w:rsidRDefault="001E41F3">
            <w:pPr>
              <w:pStyle w:val="CRCoverPage"/>
              <w:spacing w:after="0"/>
              <w:rPr>
                <w:noProof/>
              </w:rPr>
            </w:pPr>
            <w:r w:rsidRPr="00477FAB">
              <w:rPr>
                <w:noProof/>
              </w:rPr>
              <w:t xml:space="preserve"> O&amp;M Specifications</w:t>
            </w:r>
          </w:p>
        </w:tc>
        <w:tc>
          <w:tcPr>
            <w:tcW w:w="3401" w:type="dxa"/>
            <w:gridSpan w:val="3"/>
            <w:tcBorders>
              <w:right w:val="single" w:sz="4" w:space="0" w:color="auto"/>
            </w:tcBorders>
            <w:shd w:val="pct30" w:color="FFFF00" w:fill="auto"/>
          </w:tcPr>
          <w:p w:rsidR="001E41F3" w:rsidRPr="00477FAB" w:rsidRDefault="00145D43">
            <w:pPr>
              <w:pStyle w:val="CRCoverPage"/>
              <w:spacing w:after="0"/>
              <w:ind w:left="99"/>
              <w:rPr>
                <w:noProof/>
              </w:rPr>
            </w:pPr>
            <w:r w:rsidRPr="00477FAB">
              <w:rPr>
                <w:noProof/>
              </w:rPr>
              <w:t>TS</w:t>
            </w:r>
            <w:r w:rsidR="000A6394" w:rsidRPr="00477FAB">
              <w:rPr>
                <w:noProof/>
              </w:rPr>
              <w:t xml:space="preserve">/TR ... CR ... </w:t>
            </w:r>
          </w:p>
        </w:tc>
      </w:tr>
      <w:tr w:rsidR="001E41F3" w:rsidRPr="00477FAB" w:rsidTr="008863B9">
        <w:tc>
          <w:tcPr>
            <w:tcW w:w="2694" w:type="dxa"/>
            <w:gridSpan w:val="2"/>
            <w:tcBorders>
              <w:left w:val="single" w:sz="4" w:space="0" w:color="auto"/>
            </w:tcBorders>
          </w:tcPr>
          <w:p w:rsidR="001E41F3" w:rsidRPr="00477FAB" w:rsidRDefault="001E41F3">
            <w:pPr>
              <w:pStyle w:val="CRCoverPage"/>
              <w:spacing w:after="0"/>
              <w:rPr>
                <w:b/>
                <w:i/>
                <w:noProof/>
              </w:rPr>
            </w:pPr>
          </w:p>
        </w:tc>
        <w:tc>
          <w:tcPr>
            <w:tcW w:w="6946" w:type="dxa"/>
            <w:gridSpan w:val="9"/>
            <w:tcBorders>
              <w:right w:val="single" w:sz="4" w:space="0" w:color="auto"/>
            </w:tcBorders>
          </w:tcPr>
          <w:p w:rsidR="001E41F3" w:rsidRPr="00477FAB" w:rsidRDefault="001E41F3">
            <w:pPr>
              <w:pStyle w:val="CRCoverPage"/>
              <w:spacing w:after="0"/>
              <w:rPr>
                <w:noProof/>
              </w:rPr>
            </w:pPr>
          </w:p>
        </w:tc>
      </w:tr>
      <w:tr w:rsidR="001E41F3" w:rsidRPr="00477FAB" w:rsidTr="008863B9">
        <w:tc>
          <w:tcPr>
            <w:tcW w:w="2694" w:type="dxa"/>
            <w:gridSpan w:val="2"/>
            <w:tcBorders>
              <w:left w:val="single" w:sz="4" w:space="0" w:color="auto"/>
              <w:bottom w:val="single" w:sz="4" w:space="0" w:color="auto"/>
            </w:tcBorders>
          </w:tcPr>
          <w:p w:rsidR="001E41F3" w:rsidRPr="00477FAB" w:rsidRDefault="001E41F3">
            <w:pPr>
              <w:pStyle w:val="CRCoverPage"/>
              <w:tabs>
                <w:tab w:val="right" w:pos="2184"/>
              </w:tabs>
              <w:spacing w:after="0"/>
              <w:rPr>
                <w:b/>
                <w:i/>
                <w:noProof/>
              </w:rPr>
            </w:pPr>
            <w:r w:rsidRPr="00477FAB">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77FAB" w:rsidRDefault="001E41F3">
            <w:pPr>
              <w:pStyle w:val="CRCoverPage"/>
              <w:spacing w:after="0"/>
              <w:ind w:left="100"/>
              <w:rPr>
                <w:noProof/>
              </w:rPr>
            </w:pPr>
          </w:p>
        </w:tc>
      </w:tr>
      <w:tr w:rsidR="008863B9" w:rsidRPr="00477FAB" w:rsidTr="004A220A">
        <w:tc>
          <w:tcPr>
            <w:tcW w:w="2694" w:type="dxa"/>
            <w:gridSpan w:val="2"/>
            <w:tcBorders>
              <w:top w:val="single" w:sz="4" w:space="0" w:color="auto"/>
              <w:bottom w:val="single" w:sz="4" w:space="0" w:color="auto"/>
            </w:tcBorders>
          </w:tcPr>
          <w:p w:rsidR="008863B9" w:rsidRPr="00477F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77FAB" w:rsidRDefault="008863B9">
            <w:pPr>
              <w:pStyle w:val="CRCoverPage"/>
              <w:spacing w:after="0"/>
              <w:ind w:left="100"/>
              <w:rPr>
                <w:noProof/>
                <w:sz w:val="8"/>
                <w:szCs w:val="8"/>
              </w:rPr>
            </w:pPr>
          </w:p>
        </w:tc>
      </w:tr>
      <w:tr w:rsidR="008863B9" w:rsidRPr="00477FAB" w:rsidTr="008863B9">
        <w:tc>
          <w:tcPr>
            <w:tcW w:w="2694" w:type="dxa"/>
            <w:gridSpan w:val="2"/>
            <w:tcBorders>
              <w:top w:val="single" w:sz="4" w:space="0" w:color="auto"/>
              <w:left w:val="single" w:sz="4" w:space="0" w:color="auto"/>
              <w:bottom w:val="single" w:sz="4" w:space="0" w:color="auto"/>
            </w:tcBorders>
          </w:tcPr>
          <w:p w:rsidR="008863B9" w:rsidRPr="00477FAB" w:rsidRDefault="008863B9">
            <w:pPr>
              <w:pStyle w:val="CRCoverPage"/>
              <w:tabs>
                <w:tab w:val="right" w:pos="2184"/>
              </w:tabs>
              <w:spacing w:after="0"/>
              <w:rPr>
                <w:b/>
                <w:i/>
                <w:noProof/>
              </w:rPr>
            </w:pPr>
            <w:r w:rsidRPr="00477F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39A0" w:rsidRPr="00477FAB" w:rsidRDefault="00DE6CF9" w:rsidP="00477FAB">
            <w:pPr>
              <w:pStyle w:val="CRCoverPage"/>
              <w:spacing w:after="0"/>
              <w:ind w:left="100"/>
              <w:rPr>
                <w:noProof/>
                <w:lang w:eastAsia="zh-CN"/>
              </w:rPr>
            </w:pPr>
            <w:r w:rsidRPr="00477FAB">
              <w:rPr>
                <w:noProof/>
                <w:lang w:eastAsia="zh-CN"/>
              </w:rPr>
              <w:t>R</w:t>
            </w:r>
            <w:r w:rsidR="00477FAB" w:rsidRPr="00477FAB">
              <w:rPr>
                <w:noProof/>
                <w:lang w:eastAsia="zh-CN"/>
              </w:rPr>
              <w:t>evised from R5-217</w:t>
            </w:r>
            <w:r w:rsidR="00477FAB">
              <w:rPr>
                <w:noProof/>
                <w:lang w:eastAsia="zh-CN"/>
              </w:rPr>
              <w:t>048r2</w:t>
            </w:r>
            <w:r w:rsidR="003239A0" w:rsidRPr="00477FAB">
              <w:rPr>
                <w:noProof/>
                <w:lang w:eastAsia="zh-CN"/>
              </w:rPr>
              <w:t>.</w:t>
            </w:r>
            <w:bookmarkStart w:id="1" w:name="_GoBack"/>
            <w:bookmarkEnd w:id="1"/>
          </w:p>
        </w:tc>
      </w:tr>
    </w:tbl>
    <w:p w:rsidR="001E41F3" w:rsidRPr="00477FAB" w:rsidRDefault="001E41F3">
      <w:pPr>
        <w:pStyle w:val="CRCoverPage"/>
        <w:spacing w:after="0"/>
        <w:rPr>
          <w:noProof/>
          <w:sz w:val="8"/>
          <w:szCs w:val="8"/>
        </w:rPr>
      </w:pPr>
    </w:p>
    <w:p w:rsidR="001E41F3" w:rsidRPr="00477FAB" w:rsidRDefault="001E41F3">
      <w:pPr>
        <w:rPr>
          <w:noProof/>
        </w:rPr>
        <w:sectPr w:rsidR="001E41F3" w:rsidRPr="00477FAB">
          <w:headerReference w:type="even" r:id="rId11"/>
          <w:footnotePr>
            <w:numRestart w:val="eachSect"/>
          </w:footnotePr>
          <w:pgSz w:w="11907" w:h="16840" w:code="9"/>
          <w:pgMar w:top="1418" w:right="1134" w:bottom="1134" w:left="1134" w:header="680" w:footer="567" w:gutter="0"/>
          <w:cols w:space="720"/>
        </w:sectPr>
      </w:pPr>
    </w:p>
    <w:p w:rsidR="003D4A19" w:rsidRPr="00477FAB" w:rsidRDefault="003D4A19" w:rsidP="003D4A19">
      <w:pPr>
        <w:pStyle w:val="H6"/>
        <w:rPr>
          <w:b/>
          <w:noProof/>
          <w:color w:val="00B0F0"/>
        </w:rPr>
      </w:pPr>
      <w:r w:rsidRPr="00477FAB">
        <w:rPr>
          <w:b/>
          <w:noProof/>
          <w:color w:val="00B0F0"/>
        </w:rPr>
        <w:lastRenderedPageBreak/>
        <w:t>&lt;Start of modified section 1&gt;</w:t>
      </w:r>
    </w:p>
    <w:p w:rsidR="00477FAB" w:rsidRPr="00477FAB" w:rsidRDefault="00477FAB" w:rsidP="00477FAB">
      <w:pPr>
        <w:pStyle w:val="1"/>
        <w:rPr>
          <w:ins w:id="2" w:author="Huawei" w:date="2021-11-19T12:16:00Z"/>
          <w:rPrChange w:id="3" w:author="Huawei" w:date="2021-11-19T12:16:00Z">
            <w:rPr>
              <w:ins w:id="4" w:author="Huawei" w:date="2021-11-19T12:16:00Z"/>
            </w:rPr>
          </w:rPrChange>
        </w:rPr>
      </w:pPr>
      <w:bookmarkStart w:id="5" w:name="_Toc21103516"/>
      <w:ins w:id="6" w:author="Huawei" w:date="2021-11-19T12:16:00Z">
        <w:r w:rsidRPr="00477FAB">
          <w:t>13</w:t>
        </w:r>
        <w:r w:rsidRPr="00477FAB">
          <w:rPr>
            <w:rPrChange w:id="7" w:author="Huawei" w:date="2021-11-19T12:16:00Z">
              <w:rPr/>
            </w:rPrChange>
          </w:rPr>
          <w:tab/>
          <w:t>V2X NAS layer</w:t>
        </w:r>
        <w:bookmarkEnd w:id="5"/>
      </w:ins>
    </w:p>
    <w:p w:rsidR="00477FAB" w:rsidRPr="00477FAB" w:rsidRDefault="00477FAB" w:rsidP="00477FAB">
      <w:pPr>
        <w:pStyle w:val="2"/>
        <w:overflowPunct w:val="0"/>
        <w:autoSpaceDE w:val="0"/>
        <w:autoSpaceDN w:val="0"/>
        <w:adjustRightInd w:val="0"/>
        <w:textAlignment w:val="baseline"/>
        <w:rPr>
          <w:ins w:id="8" w:author="Huawei" w:date="2021-11-19T12:16:00Z"/>
          <w:rFonts w:eastAsia="Times New Roman"/>
          <w:lang w:eastAsia="en-GB"/>
          <w:rPrChange w:id="9" w:author="Huawei" w:date="2021-11-19T12:16:00Z">
            <w:rPr>
              <w:ins w:id="10" w:author="Huawei" w:date="2021-11-19T12:16:00Z"/>
              <w:rFonts w:eastAsia="Times New Roman"/>
              <w:lang w:eastAsia="en-GB"/>
            </w:rPr>
          </w:rPrChange>
        </w:rPr>
      </w:pPr>
      <w:bookmarkStart w:id="11" w:name="_Toc21103492"/>
      <w:ins w:id="12" w:author="Huawei" w:date="2021-11-19T12:16:00Z">
        <w:r w:rsidRPr="00477FAB">
          <w:rPr>
            <w:rFonts w:eastAsia="Times New Roman"/>
            <w:lang w:eastAsia="en-GB"/>
            <w:rPrChange w:id="13" w:author="Huawei" w:date="2021-11-19T12:16:00Z">
              <w:rPr>
                <w:rFonts w:eastAsia="Times New Roman"/>
                <w:lang w:eastAsia="en-GB"/>
              </w:rPr>
            </w:rPrChange>
          </w:rPr>
          <w:t>13.1</w:t>
        </w:r>
        <w:bookmarkEnd w:id="11"/>
        <w:r w:rsidRPr="00477FAB">
          <w:rPr>
            <w:rFonts w:eastAsia="Times New Roman"/>
            <w:lang w:eastAsia="en-GB"/>
            <w:rPrChange w:id="14" w:author="Huawei" w:date="2021-11-19T12:16:00Z">
              <w:rPr>
                <w:rFonts w:eastAsia="Times New Roman"/>
                <w:lang w:eastAsia="en-GB"/>
              </w:rPr>
            </w:rPrChange>
          </w:rPr>
          <w:tab/>
          <w:t>V2X policy provisioning</w:t>
        </w:r>
      </w:ins>
    </w:p>
    <w:p w:rsidR="00477FAB" w:rsidRPr="00477FAB" w:rsidRDefault="00477FAB" w:rsidP="00477FAB">
      <w:pPr>
        <w:pStyle w:val="3"/>
        <w:overflowPunct w:val="0"/>
        <w:autoSpaceDE w:val="0"/>
        <w:autoSpaceDN w:val="0"/>
        <w:adjustRightInd w:val="0"/>
        <w:textAlignment w:val="baseline"/>
        <w:rPr>
          <w:ins w:id="15" w:author="Huawei" w:date="2021-11-19T12:16:00Z"/>
          <w:rFonts w:eastAsia="Times New Roman"/>
          <w:lang w:eastAsia="en-GB"/>
          <w:rPrChange w:id="16" w:author="Huawei" w:date="2021-11-19T12:16:00Z">
            <w:rPr>
              <w:ins w:id="17" w:author="Huawei" w:date="2021-11-19T12:16:00Z"/>
              <w:rFonts w:eastAsia="Times New Roman"/>
              <w:lang w:eastAsia="en-GB"/>
            </w:rPr>
          </w:rPrChange>
        </w:rPr>
      </w:pPr>
      <w:bookmarkStart w:id="18" w:name="_Toc13667577"/>
      <w:ins w:id="19" w:author="Huawei" w:date="2021-11-19T12:16:00Z">
        <w:r w:rsidRPr="00477FAB">
          <w:rPr>
            <w:rFonts w:eastAsia="Times New Roman"/>
            <w:lang w:eastAsia="en-GB"/>
            <w:rPrChange w:id="20" w:author="Huawei" w:date="2021-11-19T12:16:00Z">
              <w:rPr>
                <w:rFonts w:eastAsia="Times New Roman"/>
                <w:lang w:eastAsia="en-GB"/>
              </w:rPr>
            </w:rPrChange>
          </w:rPr>
          <w:t>13.1.1</w:t>
        </w:r>
        <w:r w:rsidRPr="00477FAB">
          <w:rPr>
            <w:rFonts w:eastAsia="Times New Roman"/>
            <w:lang w:eastAsia="en-GB"/>
            <w:rPrChange w:id="21" w:author="Huawei" w:date="2021-11-19T12:16:00Z">
              <w:rPr>
                <w:rFonts w:eastAsia="Times New Roman"/>
                <w:lang w:eastAsia="en-GB"/>
              </w:rPr>
            </w:rPrChange>
          </w:rPr>
          <w:tab/>
        </w:r>
        <w:bookmarkEnd w:id="18"/>
        <w:r w:rsidRPr="00477FAB">
          <w:rPr>
            <w:rFonts w:eastAsia="Times New Roman"/>
            <w:lang w:eastAsia="en-GB"/>
            <w:rPrChange w:id="22" w:author="Huawei" w:date="2021-11-19T12:16:00Z">
              <w:rPr>
                <w:rFonts w:eastAsia="Times New Roman"/>
                <w:lang w:eastAsia="en-GB"/>
              </w:rPr>
            </w:rPrChange>
          </w:rPr>
          <w:t>V2X policy provisioning / Precedence / Validity timer expires / geographical area changes</w:t>
        </w:r>
      </w:ins>
    </w:p>
    <w:p w:rsidR="00477FAB" w:rsidRPr="00477FAB" w:rsidRDefault="00477FAB" w:rsidP="00477FAB">
      <w:pPr>
        <w:pStyle w:val="H6"/>
        <w:rPr>
          <w:ins w:id="23" w:author="Huawei" w:date="2021-11-19T12:16:00Z"/>
          <w:rPrChange w:id="24" w:author="Huawei" w:date="2021-11-19T12:16:00Z">
            <w:rPr>
              <w:ins w:id="25" w:author="Huawei" w:date="2021-11-19T12:16:00Z"/>
            </w:rPr>
          </w:rPrChange>
        </w:rPr>
      </w:pPr>
      <w:ins w:id="26" w:author="Huawei" w:date="2021-11-19T12:16:00Z">
        <w:r w:rsidRPr="00477FAB">
          <w:rPr>
            <w:rPrChange w:id="27" w:author="Huawei" w:date="2021-11-19T12:16:00Z">
              <w:rPr/>
            </w:rPrChange>
          </w:rPr>
          <w:t>13.1.1.1</w:t>
        </w:r>
        <w:r w:rsidRPr="00477FAB">
          <w:rPr>
            <w:rPrChange w:id="28" w:author="Huawei" w:date="2021-11-19T12:16:00Z">
              <w:rPr/>
            </w:rPrChange>
          </w:rPr>
          <w:tab/>
          <w:t>Test Purpose (TP)</w:t>
        </w:r>
      </w:ins>
    </w:p>
    <w:p w:rsidR="00477FAB" w:rsidRPr="00477FAB" w:rsidRDefault="00477FAB" w:rsidP="00477FAB">
      <w:pPr>
        <w:pStyle w:val="H6"/>
        <w:rPr>
          <w:ins w:id="29" w:author="Huawei" w:date="2021-11-19T12:16:00Z"/>
          <w:rPrChange w:id="30" w:author="Huawei" w:date="2021-11-19T12:16:00Z">
            <w:rPr>
              <w:ins w:id="31" w:author="Huawei" w:date="2021-11-19T12:16:00Z"/>
            </w:rPr>
          </w:rPrChange>
        </w:rPr>
      </w:pPr>
      <w:ins w:id="32" w:author="Huawei" w:date="2021-11-19T12:16:00Z">
        <w:r w:rsidRPr="00477FAB">
          <w:rPr>
            <w:rPrChange w:id="33" w:author="Huawei" w:date="2021-11-19T12:16:00Z">
              <w:rPr/>
            </w:rPrChange>
          </w:rPr>
          <w:t>(1)</w:t>
        </w:r>
      </w:ins>
    </w:p>
    <w:p w:rsidR="00477FAB" w:rsidRPr="00477FAB" w:rsidRDefault="00477FAB" w:rsidP="00477FAB">
      <w:pPr>
        <w:pStyle w:val="PL"/>
        <w:rPr>
          <w:ins w:id="34" w:author="Huawei" w:date="2021-11-19T12:16:00Z"/>
          <w:noProof w:val="0"/>
          <w:rPrChange w:id="35" w:author="Huawei" w:date="2021-11-19T12:16:00Z">
            <w:rPr>
              <w:ins w:id="36" w:author="Huawei" w:date="2021-11-19T12:16:00Z"/>
              <w:noProof w:val="0"/>
            </w:rPr>
          </w:rPrChange>
        </w:rPr>
      </w:pPr>
      <w:proofErr w:type="gramStart"/>
      <w:ins w:id="37" w:author="Huawei" w:date="2021-11-19T12:16:00Z">
        <w:r w:rsidRPr="00477FAB">
          <w:rPr>
            <w:b/>
            <w:bCs/>
            <w:noProof w:val="0"/>
            <w:rPrChange w:id="38" w:author="Huawei" w:date="2021-11-19T12:16:00Z">
              <w:rPr>
                <w:b/>
                <w:bCs/>
                <w:noProof w:val="0"/>
              </w:rPr>
            </w:rPrChange>
          </w:rPr>
          <w:t>with</w:t>
        </w:r>
        <w:proofErr w:type="gramEnd"/>
        <w:r w:rsidRPr="00477FAB">
          <w:rPr>
            <w:b/>
            <w:bCs/>
            <w:noProof w:val="0"/>
            <w:rPrChange w:id="39" w:author="Huawei" w:date="2021-11-19T12:16:00Z">
              <w:rPr>
                <w:b/>
                <w:bCs/>
                <w:noProof w:val="0"/>
              </w:rPr>
            </w:rPrChange>
          </w:rPr>
          <w:t xml:space="preserve"> </w:t>
        </w:r>
        <w:r w:rsidRPr="00477FAB">
          <w:rPr>
            <w:noProof w:val="0"/>
            <w:rPrChange w:id="40" w:author="Huawei" w:date="2021-11-19T12:16:00Z">
              <w:rPr>
                <w:noProof w:val="0"/>
              </w:rPr>
            </w:rPrChange>
          </w:rPr>
          <w:t xml:space="preserve">{ UE </w:t>
        </w:r>
        <w:r w:rsidRPr="00477FAB">
          <w:rPr>
            <w:noProof w:val="0"/>
            <w:rPrChange w:id="41" w:author="Huawei" w:date="2021-11-19T12:16:00Z">
              <w:rPr>
                <w:noProof w:val="0"/>
                <w:highlight w:val="yellow"/>
              </w:rPr>
            </w:rPrChange>
          </w:rPr>
          <w:t>having</w:t>
        </w:r>
        <w:r w:rsidRPr="00477FAB">
          <w:rPr>
            <w:noProof w:val="0"/>
          </w:rPr>
          <w:t xml:space="preserve"> V2XP over PC5 configured in the USIM and UE </w:t>
        </w:r>
        <w:r w:rsidRPr="00477FAB">
          <w:rPr>
            <w:noProof w:val="0"/>
            <w:rPrChange w:id="42" w:author="Huawei" w:date="2021-11-19T12:16:00Z">
              <w:rPr>
                <w:noProof w:val="0"/>
                <w:highlight w:val="yellow"/>
              </w:rPr>
            </w:rPrChange>
          </w:rPr>
          <w:t>being</w:t>
        </w:r>
        <w:r w:rsidRPr="00477FAB">
          <w:rPr>
            <w:noProof w:val="0"/>
          </w:rPr>
          <w:t xml:space="preserve"> out of NR network coverage</w:t>
        </w:r>
        <w:r w:rsidRPr="00477FAB">
          <w:rPr>
            <w:noProof w:val="0"/>
            <w:rPrChange w:id="43" w:author="Huawei" w:date="2021-11-19T12:16:00Z">
              <w:rPr>
                <w:noProof w:val="0"/>
              </w:rPr>
            </w:rPrChange>
          </w:rPr>
          <w:t xml:space="preserve"> }</w:t>
        </w:r>
      </w:ins>
    </w:p>
    <w:p w:rsidR="00477FAB" w:rsidRPr="00477FAB" w:rsidRDefault="00477FAB" w:rsidP="00477FAB">
      <w:pPr>
        <w:pStyle w:val="PL"/>
        <w:rPr>
          <w:ins w:id="44" w:author="Huawei" w:date="2021-11-19T12:16:00Z"/>
          <w:noProof w:val="0"/>
          <w:rPrChange w:id="45" w:author="Huawei" w:date="2021-11-19T12:16:00Z">
            <w:rPr>
              <w:ins w:id="46" w:author="Huawei" w:date="2021-11-19T12:16:00Z"/>
              <w:noProof w:val="0"/>
            </w:rPr>
          </w:rPrChange>
        </w:rPr>
      </w:pPr>
      <w:proofErr w:type="gramStart"/>
      <w:ins w:id="47" w:author="Huawei" w:date="2021-11-19T12:16:00Z">
        <w:r w:rsidRPr="00477FAB">
          <w:rPr>
            <w:b/>
            <w:bCs/>
            <w:noProof w:val="0"/>
            <w:rPrChange w:id="48" w:author="Huawei" w:date="2021-11-19T12:16:00Z">
              <w:rPr>
                <w:b/>
                <w:bCs/>
                <w:noProof w:val="0"/>
              </w:rPr>
            </w:rPrChange>
          </w:rPr>
          <w:t>ensure</w:t>
        </w:r>
        <w:proofErr w:type="gramEnd"/>
        <w:r w:rsidRPr="00477FAB">
          <w:rPr>
            <w:b/>
            <w:bCs/>
            <w:noProof w:val="0"/>
            <w:rPrChange w:id="49" w:author="Huawei" w:date="2021-11-19T12:16:00Z">
              <w:rPr>
                <w:b/>
                <w:bCs/>
                <w:noProof w:val="0"/>
              </w:rPr>
            </w:rPrChange>
          </w:rPr>
          <w:t xml:space="preserve"> that</w:t>
        </w:r>
        <w:r w:rsidRPr="00477FAB">
          <w:rPr>
            <w:noProof w:val="0"/>
            <w:rPrChange w:id="50" w:author="Huawei" w:date="2021-11-19T12:16:00Z">
              <w:rPr>
                <w:noProof w:val="0"/>
              </w:rPr>
            </w:rPrChange>
          </w:rPr>
          <w:t xml:space="preserve"> {</w:t>
        </w:r>
      </w:ins>
    </w:p>
    <w:p w:rsidR="00477FAB" w:rsidRPr="00477FAB" w:rsidRDefault="00477FAB" w:rsidP="00477FAB">
      <w:pPr>
        <w:pStyle w:val="PL"/>
        <w:rPr>
          <w:ins w:id="51" w:author="Huawei" w:date="2021-11-19T12:16:00Z"/>
          <w:noProof w:val="0"/>
          <w:rPrChange w:id="52" w:author="Huawei" w:date="2021-11-19T12:16:00Z">
            <w:rPr>
              <w:ins w:id="53" w:author="Huawei" w:date="2021-11-19T12:16:00Z"/>
              <w:noProof w:val="0"/>
            </w:rPr>
          </w:rPrChange>
        </w:rPr>
      </w:pPr>
      <w:ins w:id="54" w:author="Huawei" w:date="2021-11-19T12:16:00Z">
        <w:r w:rsidRPr="00477FAB">
          <w:rPr>
            <w:b/>
            <w:bCs/>
            <w:noProof w:val="0"/>
            <w:rPrChange w:id="55" w:author="Huawei" w:date="2021-11-19T12:16:00Z">
              <w:rPr>
                <w:b/>
                <w:bCs/>
                <w:noProof w:val="0"/>
              </w:rPr>
            </w:rPrChange>
          </w:rPr>
          <w:t xml:space="preserve">  </w:t>
        </w:r>
        <w:proofErr w:type="gramStart"/>
        <w:r w:rsidRPr="00477FAB">
          <w:rPr>
            <w:b/>
            <w:bCs/>
            <w:noProof w:val="0"/>
            <w:rPrChange w:id="56" w:author="Huawei" w:date="2021-11-19T12:16:00Z">
              <w:rPr>
                <w:b/>
                <w:bCs/>
                <w:noProof w:val="0"/>
              </w:rPr>
            </w:rPrChange>
          </w:rPr>
          <w:t>when</w:t>
        </w:r>
        <w:proofErr w:type="gramEnd"/>
        <w:r w:rsidRPr="00477FAB">
          <w:rPr>
            <w:noProof w:val="0"/>
            <w:rPrChange w:id="57" w:author="Huawei" w:date="2021-11-19T12:16:00Z">
              <w:rPr>
                <w:noProof w:val="0"/>
              </w:rPr>
            </w:rPrChange>
          </w:rPr>
          <w:t xml:space="preserve"> { UE is required to start NR V2X communication }</w:t>
        </w:r>
      </w:ins>
    </w:p>
    <w:p w:rsidR="00477FAB" w:rsidRPr="00477FAB" w:rsidRDefault="00477FAB" w:rsidP="00477FAB">
      <w:pPr>
        <w:pStyle w:val="PL"/>
        <w:rPr>
          <w:ins w:id="58" w:author="Huawei" w:date="2021-11-19T12:16:00Z"/>
          <w:noProof w:val="0"/>
          <w:rPrChange w:id="59" w:author="Huawei" w:date="2021-11-19T12:16:00Z">
            <w:rPr>
              <w:ins w:id="60" w:author="Huawei" w:date="2021-11-19T12:16:00Z"/>
              <w:noProof w:val="0"/>
            </w:rPr>
          </w:rPrChange>
        </w:rPr>
      </w:pPr>
      <w:ins w:id="61" w:author="Huawei" w:date="2021-11-19T12:16:00Z">
        <w:r w:rsidRPr="00477FAB">
          <w:rPr>
            <w:b/>
            <w:bCs/>
            <w:noProof w:val="0"/>
            <w:rPrChange w:id="62" w:author="Huawei" w:date="2021-11-19T12:16:00Z">
              <w:rPr>
                <w:b/>
                <w:bCs/>
                <w:noProof w:val="0"/>
              </w:rPr>
            </w:rPrChange>
          </w:rPr>
          <w:t xml:space="preserve">    </w:t>
        </w:r>
        <w:proofErr w:type="gramStart"/>
        <w:r w:rsidRPr="00477FAB">
          <w:rPr>
            <w:b/>
            <w:bCs/>
            <w:noProof w:val="0"/>
            <w:rPrChange w:id="63" w:author="Huawei" w:date="2021-11-19T12:16:00Z">
              <w:rPr>
                <w:b/>
                <w:bCs/>
                <w:noProof w:val="0"/>
              </w:rPr>
            </w:rPrChange>
          </w:rPr>
          <w:t>then</w:t>
        </w:r>
        <w:proofErr w:type="gramEnd"/>
        <w:r w:rsidRPr="00477FAB">
          <w:rPr>
            <w:b/>
            <w:bCs/>
            <w:noProof w:val="0"/>
            <w:rPrChange w:id="64" w:author="Huawei" w:date="2021-11-19T12:16:00Z">
              <w:rPr>
                <w:b/>
                <w:bCs/>
                <w:noProof w:val="0"/>
              </w:rPr>
            </w:rPrChange>
          </w:rPr>
          <w:t xml:space="preserve"> </w:t>
        </w:r>
        <w:r w:rsidRPr="00477FAB">
          <w:rPr>
            <w:noProof w:val="0"/>
            <w:rPrChange w:id="65" w:author="Huawei" w:date="2021-11-19T12:16:00Z">
              <w:rPr>
                <w:noProof w:val="0"/>
              </w:rPr>
            </w:rPrChange>
          </w:rPr>
          <w:t>{ UE conduct</w:t>
        </w:r>
        <w:r w:rsidRPr="00477FAB">
          <w:rPr>
            <w:noProof w:val="0"/>
            <w:rPrChange w:id="66" w:author="Huawei" w:date="2021-11-19T12:16:00Z">
              <w:rPr>
                <w:noProof w:val="0"/>
                <w:highlight w:val="yellow"/>
              </w:rPr>
            </w:rPrChange>
          </w:rPr>
          <w:t>s</w:t>
        </w:r>
        <w:r w:rsidRPr="00477FAB">
          <w:rPr>
            <w:noProof w:val="0"/>
          </w:rPr>
          <w:t xml:space="preserve"> V2X communication according to parameters of V2XP over PC5 from USIM }</w:t>
        </w:r>
      </w:ins>
    </w:p>
    <w:p w:rsidR="00477FAB" w:rsidRPr="00477FAB" w:rsidRDefault="00477FAB" w:rsidP="00477FAB">
      <w:pPr>
        <w:pStyle w:val="PL"/>
        <w:rPr>
          <w:ins w:id="67" w:author="Huawei" w:date="2021-11-19T12:16:00Z"/>
          <w:noProof w:val="0"/>
          <w:rPrChange w:id="68" w:author="Huawei" w:date="2021-11-19T12:16:00Z">
            <w:rPr>
              <w:ins w:id="69" w:author="Huawei" w:date="2021-11-19T12:16:00Z"/>
              <w:noProof w:val="0"/>
            </w:rPr>
          </w:rPrChange>
        </w:rPr>
      </w:pPr>
      <w:ins w:id="70" w:author="Huawei" w:date="2021-11-19T12:16:00Z">
        <w:r w:rsidRPr="00477FAB">
          <w:rPr>
            <w:noProof w:val="0"/>
            <w:rPrChange w:id="71" w:author="Huawei" w:date="2021-11-19T12:16:00Z">
              <w:rPr>
                <w:noProof w:val="0"/>
              </w:rPr>
            </w:rPrChange>
          </w:rPr>
          <w:t xml:space="preserve">            }</w:t>
        </w:r>
      </w:ins>
    </w:p>
    <w:p w:rsidR="00477FAB" w:rsidRPr="00477FAB" w:rsidRDefault="00477FAB" w:rsidP="00477FAB">
      <w:pPr>
        <w:pStyle w:val="PL"/>
        <w:rPr>
          <w:ins w:id="72" w:author="Huawei" w:date="2021-11-19T12:16:00Z"/>
          <w:noProof w:val="0"/>
          <w:rPrChange w:id="73" w:author="Huawei" w:date="2021-11-19T12:16:00Z">
            <w:rPr>
              <w:ins w:id="74" w:author="Huawei" w:date="2021-11-19T12:16:00Z"/>
              <w:noProof w:val="0"/>
            </w:rPr>
          </w:rPrChange>
        </w:rPr>
      </w:pPr>
    </w:p>
    <w:p w:rsidR="00477FAB" w:rsidRPr="00477FAB" w:rsidRDefault="00477FAB" w:rsidP="00477FAB">
      <w:pPr>
        <w:pStyle w:val="H6"/>
        <w:rPr>
          <w:ins w:id="75" w:author="Huawei" w:date="2021-11-19T12:16:00Z"/>
          <w:rPrChange w:id="76" w:author="Huawei" w:date="2021-11-19T12:16:00Z">
            <w:rPr>
              <w:ins w:id="77" w:author="Huawei" w:date="2021-11-19T12:16:00Z"/>
            </w:rPr>
          </w:rPrChange>
        </w:rPr>
      </w:pPr>
      <w:ins w:id="78" w:author="Huawei" w:date="2021-11-19T12:16:00Z">
        <w:r w:rsidRPr="00477FAB">
          <w:rPr>
            <w:rPrChange w:id="79" w:author="Huawei" w:date="2021-11-19T12:16:00Z">
              <w:rPr/>
            </w:rPrChange>
          </w:rPr>
          <w:t>(2)</w:t>
        </w:r>
      </w:ins>
    </w:p>
    <w:p w:rsidR="00477FAB" w:rsidRPr="00477FAB" w:rsidRDefault="00477FAB" w:rsidP="00477FAB">
      <w:pPr>
        <w:pStyle w:val="PL"/>
        <w:rPr>
          <w:ins w:id="80" w:author="Huawei" w:date="2021-11-19T12:16:00Z"/>
          <w:noProof w:val="0"/>
        </w:rPr>
      </w:pPr>
      <w:proofErr w:type="gramStart"/>
      <w:ins w:id="81" w:author="Huawei" w:date="2021-11-19T12:16:00Z">
        <w:r w:rsidRPr="00477FAB">
          <w:rPr>
            <w:b/>
            <w:bCs/>
            <w:noProof w:val="0"/>
            <w:rPrChange w:id="82" w:author="Huawei" w:date="2021-11-19T12:16:00Z">
              <w:rPr>
                <w:b/>
                <w:bCs/>
                <w:noProof w:val="0"/>
              </w:rPr>
            </w:rPrChange>
          </w:rPr>
          <w:t>with</w:t>
        </w:r>
        <w:proofErr w:type="gramEnd"/>
        <w:r w:rsidRPr="00477FAB">
          <w:rPr>
            <w:b/>
            <w:bCs/>
            <w:noProof w:val="0"/>
            <w:rPrChange w:id="83" w:author="Huawei" w:date="2021-11-19T12:16:00Z">
              <w:rPr>
                <w:b/>
                <w:bCs/>
                <w:noProof w:val="0"/>
              </w:rPr>
            </w:rPrChange>
          </w:rPr>
          <w:t xml:space="preserve"> </w:t>
        </w:r>
        <w:r w:rsidRPr="00477FAB">
          <w:rPr>
            <w:noProof w:val="0"/>
            <w:rPrChange w:id="84" w:author="Huawei" w:date="2021-11-19T12:16:00Z">
              <w:rPr>
                <w:noProof w:val="0"/>
              </w:rPr>
            </w:rPrChange>
          </w:rPr>
          <w:t xml:space="preserve">{ UE </w:t>
        </w:r>
        <w:r w:rsidRPr="00477FAB">
          <w:rPr>
            <w:noProof w:val="0"/>
            <w:rPrChange w:id="85" w:author="Huawei" w:date="2021-11-19T12:16:00Z">
              <w:rPr>
                <w:noProof w:val="0"/>
                <w:highlight w:val="yellow"/>
              </w:rPr>
            </w:rPrChange>
          </w:rPr>
          <w:t>having</w:t>
        </w:r>
        <w:r w:rsidRPr="00477FAB">
          <w:rPr>
            <w:noProof w:val="0"/>
          </w:rPr>
          <w:t xml:space="preserve"> V2XP over PC5 configured in the USIM and UE </w:t>
        </w:r>
        <w:r w:rsidRPr="00477FAB">
          <w:rPr>
            <w:noProof w:val="0"/>
            <w:rPrChange w:id="86" w:author="Huawei" w:date="2021-11-19T12:16:00Z">
              <w:rPr>
                <w:noProof w:val="0"/>
                <w:highlight w:val="yellow"/>
              </w:rPr>
            </w:rPrChange>
          </w:rPr>
          <w:t>being</w:t>
        </w:r>
        <w:r w:rsidRPr="00477FAB">
          <w:rPr>
            <w:noProof w:val="0"/>
          </w:rPr>
          <w:t xml:space="preserve"> in NR network coverage }</w:t>
        </w:r>
      </w:ins>
    </w:p>
    <w:p w:rsidR="00477FAB" w:rsidRPr="00477FAB" w:rsidRDefault="00477FAB" w:rsidP="00477FAB">
      <w:pPr>
        <w:pStyle w:val="PL"/>
        <w:rPr>
          <w:ins w:id="87" w:author="Huawei" w:date="2021-11-19T12:16:00Z"/>
          <w:noProof w:val="0"/>
          <w:rPrChange w:id="88" w:author="Huawei" w:date="2021-11-19T12:16:00Z">
            <w:rPr>
              <w:ins w:id="89" w:author="Huawei" w:date="2021-11-19T12:16:00Z"/>
              <w:noProof w:val="0"/>
            </w:rPr>
          </w:rPrChange>
        </w:rPr>
      </w:pPr>
      <w:proofErr w:type="gramStart"/>
      <w:ins w:id="90" w:author="Huawei" w:date="2021-11-19T12:16:00Z">
        <w:r w:rsidRPr="00477FAB">
          <w:rPr>
            <w:b/>
            <w:bCs/>
            <w:noProof w:val="0"/>
            <w:rPrChange w:id="91" w:author="Huawei" w:date="2021-11-19T12:16:00Z">
              <w:rPr>
                <w:b/>
                <w:bCs/>
                <w:noProof w:val="0"/>
              </w:rPr>
            </w:rPrChange>
          </w:rPr>
          <w:t>ensure</w:t>
        </w:r>
        <w:proofErr w:type="gramEnd"/>
        <w:r w:rsidRPr="00477FAB">
          <w:rPr>
            <w:b/>
            <w:bCs/>
            <w:noProof w:val="0"/>
            <w:rPrChange w:id="92" w:author="Huawei" w:date="2021-11-19T12:16:00Z">
              <w:rPr>
                <w:b/>
                <w:bCs/>
                <w:noProof w:val="0"/>
              </w:rPr>
            </w:rPrChange>
          </w:rPr>
          <w:t xml:space="preserve"> that</w:t>
        </w:r>
        <w:r w:rsidRPr="00477FAB">
          <w:rPr>
            <w:noProof w:val="0"/>
            <w:rPrChange w:id="93" w:author="Huawei" w:date="2021-11-19T12:16:00Z">
              <w:rPr>
                <w:noProof w:val="0"/>
              </w:rPr>
            </w:rPrChange>
          </w:rPr>
          <w:t xml:space="preserve"> {</w:t>
        </w:r>
      </w:ins>
    </w:p>
    <w:p w:rsidR="00477FAB" w:rsidRPr="00477FAB" w:rsidRDefault="00477FAB" w:rsidP="00477FAB">
      <w:pPr>
        <w:pStyle w:val="PL"/>
        <w:rPr>
          <w:ins w:id="94" w:author="Huawei" w:date="2021-11-19T12:16:00Z"/>
          <w:noProof w:val="0"/>
          <w:rPrChange w:id="95" w:author="Huawei" w:date="2021-11-19T12:16:00Z">
            <w:rPr>
              <w:ins w:id="96" w:author="Huawei" w:date="2021-11-19T12:16:00Z"/>
              <w:noProof w:val="0"/>
            </w:rPr>
          </w:rPrChange>
        </w:rPr>
      </w:pPr>
      <w:ins w:id="97" w:author="Huawei" w:date="2021-11-19T12:16:00Z">
        <w:r w:rsidRPr="00477FAB">
          <w:rPr>
            <w:b/>
            <w:bCs/>
            <w:noProof w:val="0"/>
            <w:rPrChange w:id="98" w:author="Huawei" w:date="2021-11-19T12:16:00Z">
              <w:rPr>
                <w:b/>
                <w:bCs/>
                <w:noProof w:val="0"/>
              </w:rPr>
            </w:rPrChange>
          </w:rPr>
          <w:t xml:space="preserve">  </w:t>
        </w:r>
        <w:proofErr w:type="gramStart"/>
        <w:r w:rsidRPr="00477FAB">
          <w:rPr>
            <w:b/>
            <w:bCs/>
            <w:noProof w:val="0"/>
            <w:rPrChange w:id="99" w:author="Huawei" w:date="2021-11-19T12:16:00Z">
              <w:rPr>
                <w:b/>
                <w:bCs/>
                <w:noProof w:val="0"/>
              </w:rPr>
            </w:rPrChange>
          </w:rPr>
          <w:t>when</w:t>
        </w:r>
        <w:proofErr w:type="gramEnd"/>
        <w:r w:rsidRPr="00477FAB">
          <w:rPr>
            <w:noProof w:val="0"/>
            <w:rPrChange w:id="100" w:author="Huawei" w:date="2021-11-19T12:16:00Z">
              <w:rPr>
                <w:noProof w:val="0"/>
              </w:rPr>
            </w:rPrChange>
          </w:rPr>
          <w:t xml:space="preserve"> { UE receives V2XP over PC5 from SS and then NR cell is off }</w:t>
        </w:r>
      </w:ins>
    </w:p>
    <w:p w:rsidR="00477FAB" w:rsidRPr="00477FAB" w:rsidRDefault="00477FAB" w:rsidP="00477FAB">
      <w:pPr>
        <w:pStyle w:val="PL"/>
        <w:rPr>
          <w:ins w:id="101" w:author="Huawei" w:date="2021-11-19T12:16:00Z"/>
          <w:noProof w:val="0"/>
        </w:rPr>
      </w:pPr>
      <w:ins w:id="102" w:author="Huawei" w:date="2021-11-19T12:16:00Z">
        <w:r w:rsidRPr="00477FAB">
          <w:rPr>
            <w:b/>
            <w:bCs/>
            <w:noProof w:val="0"/>
            <w:rPrChange w:id="103" w:author="Huawei" w:date="2021-11-19T12:16:00Z">
              <w:rPr>
                <w:b/>
                <w:bCs/>
                <w:noProof w:val="0"/>
              </w:rPr>
            </w:rPrChange>
          </w:rPr>
          <w:t xml:space="preserve">    </w:t>
        </w:r>
        <w:proofErr w:type="gramStart"/>
        <w:r w:rsidRPr="00477FAB">
          <w:rPr>
            <w:b/>
            <w:bCs/>
            <w:noProof w:val="0"/>
            <w:rPrChange w:id="104" w:author="Huawei" w:date="2021-11-19T12:16:00Z">
              <w:rPr>
                <w:b/>
                <w:bCs/>
                <w:noProof w:val="0"/>
              </w:rPr>
            </w:rPrChange>
          </w:rPr>
          <w:t>then</w:t>
        </w:r>
        <w:proofErr w:type="gramEnd"/>
        <w:r w:rsidRPr="00477FAB">
          <w:rPr>
            <w:b/>
            <w:bCs/>
            <w:noProof w:val="0"/>
            <w:rPrChange w:id="105" w:author="Huawei" w:date="2021-11-19T12:16:00Z">
              <w:rPr>
                <w:b/>
                <w:bCs/>
                <w:noProof w:val="0"/>
              </w:rPr>
            </w:rPrChange>
          </w:rPr>
          <w:t xml:space="preserve"> </w:t>
        </w:r>
        <w:r w:rsidRPr="00477FAB">
          <w:rPr>
            <w:noProof w:val="0"/>
            <w:rPrChange w:id="106" w:author="Huawei" w:date="2021-11-19T12:16:00Z">
              <w:rPr>
                <w:noProof w:val="0"/>
              </w:rPr>
            </w:rPrChange>
          </w:rPr>
          <w:t>{ UE conduct</w:t>
        </w:r>
        <w:r w:rsidRPr="00477FAB">
          <w:rPr>
            <w:noProof w:val="0"/>
            <w:rPrChange w:id="107" w:author="Huawei" w:date="2021-11-19T12:16:00Z">
              <w:rPr>
                <w:noProof w:val="0"/>
                <w:highlight w:val="yellow"/>
              </w:rPr>
            </w:rPrChange>
          </w:rPr>
          <w:t>s</w:t>
        </w:r>
        <w:r w:rsidRPr="00477FAB">
          <w:rPr>
            <w:noProof w:val="0"/>
          </w:rPr>
          <w:t xml:space="preserve"> V2X communication according to parameters of V2XP over PC5 from SS }</w:t>
        </w:r>
      </w:ins>
    </w:p>
    <w:p w:rsidR="00477FAB" w:rsidRPr="00477FAB" w:rsidRDefault="00477FAB" w:rsidP="00477FAB">
      <w:pPr>
        <w:pStyle w:val="PL"/>
        <w:rPr>
          <w:ins w:id="108" w:author="Huawei" w:date="2021-11-19T12:16:00Z"/>
          <w:noProof w:val="0"/>
          <w:rPrChange w:id="109" w:author="Huawei" w:date="2021-11-19T12:16:00Z">
            <w:rPr>
              <w:ins w:id="110" w:author="Huawei" w:date="2021-11-19T12:16:00Z"/>
              <w:noProof w:val="0"/>
            </w:rPr>
          </w:rPrChange>
        </w:rPr>
      </w:pPr>
      <w:ins w:id="111" w:author="Huawei" w:date="2021-11-19T12:16:00Z">
        <w:r w:rsidRPr="00477FAB">
          <w:rPr>
            <w:noProof w:val="0"/>
            <w:rPrChange w:id="112" w:author="Huawei" w:date="2021-11-19T12:16:00Z">
              <w:rPr>
                <w:noProof w:val="0"/>
              </w:rPr>
            </w:rPrChange>
          </w:rPr>
          <w:t xml:space="preserve">            }</w:t>
        </w:r>
      </w:ins>
    </w:p>
    <w:p w:rsidR="00477FAB" w:rsidRPr="00477FAB" w:rsidRDefault="00477FAB" w:rsidP="00477FAB">
      <w:pPr>
        <w:pStyle w:val="PL"/>
        <w:rPr>
          <w:ins w:id="113" w:author="Huawei" w:date="2021-11-19T12:16:00Z"/>
          <w:noProof w:val="0"/>
          <w:rPrChange w:id="114" w:author="Huawei" w:date="2021-11-19T12:16:00Z">
            <w:rPr>
              <w:ins w:id="115" w:author="Huawei" w:date="2021-11-19T12:16:00Z"/>
              <w:noProof w:val="0"/>
            </w:rPr>
          </w:rPrChange>
        </w:rPr>
      </w:pPr>
    </w:p>
    <w:p w:rsidR="00477FAB" w:rsidRPr="00477FAB" w:rsidRDefault="00477FAB" w:rsidP="00477FAB">
      <w:pPr>
        <w:pStyle w:val="H6"/>
        <w:rPr>
          <w:ins w:id="116" w:author="Huawei" w:date="2021-11-19T12:16:00Z"/>
          <w:rPrChange w:id="117" w:author="Huawei" w:date="2021-11-19T12:16:00Z">
            <w:rPr>
              <w:ins w:id="118" w:author="Huawei" w:date="2021-11-19T12:16:00Z"/>
            </w:rPr>
          </w:rPrChange>
        </w:rPr>
      </w:pPr>
      <w:ins w:id="119" w:author="Huawei" w:date="2021-11-19T12:16:00Z">
        <w:r w:rsidRPr="00477FAB">
          <w:rPr>
            <w:rPrChange w:id="120" w:author="Huawei" w:date="2021-11-19T12:16:00Z">
              <w:rPr/>
            </w:rPrChange>
          </w:rPr>
          <w:t>(3)</w:t>
        </w:r>
      </w:ins>
    </w:p>
    <w:p w:rsidR="00477FAB" w:rsidRPr="00477FAB" w:rsidRDefault="00477FAB" w:rsidP="00477FAB">
      <w:pPr>
        <w:pStyle w:val="PL"/>
        <w:rPr>
          <w:ins w:id="121" w:author="Huawei" w:date="2021-11-19T12:16:00Z"/>
          <w:noProof w:val="0"/>
        </w:rPr>
      </w:pPr>
      <w:proofErr w:type="gramStart"/>
      <w:ins w:id="122" w:author="Huawei" w:date="2021-11-19T12:16:00Z">
        <w:r w:rsidRPr="00477FAB">
          <w:rPr>
            <w:b/>
            <w:bCs/>
            <w:noProof w:val="0"/>
            <w:rPrChange w:id="123" w:author="Huawei" w:date="2021-11-19T12:16:00Z">
              <w:rPr>
                <w:b/>
                <w:bCs/>
                <w:noProof w:val="0"/>
              </w:rPr>
            </w:rPrChange>
          </w:rPr>
          <w:t>with</w:t>
        </w:r>
        <w:proofErr w:type="gramEnd"/>
        <w:r w:rsidRPr="00477FAB">
          <w:rPr>
            <w:b/>
            <w:bCs/>
            <w:noProof w:val="0"/>
            <w:rPrChange w:id="124" w:author="Huawei" w:date="2021-11-19T12:16:00Z">
              <w:rPr>
                <w:b/>
                <w:bCs/>
                <w:noProof w:val="0"/>
              </w:rPr>
            </w:rPrChange>
          </w:rPr>
          <w:t xml:space="preserve"> </w:t>
        </w:r>
        <w:r w:rsidRPr="00477FAB">
          <w:rPr>
            <w:noProof w:val="0"/>
            <w:rPrChange w:id="125" w:author="Huawei" w:date="2021-11-19T12:16:00Z">
              <w:rPr>
                <w:noProof w:val="0"/>
              </w:rPr>
            </w:rPrChange>
          </w:rPr>
          <w:t xml:space="preserve">{ UE </w:t>
        </w:r>
        <w:r w:rsidRPr="00477FAB">
          <w:rPr>
            <w:noProof w:val="0"/>
            <w:rPrChange w:id="126" w:author="Huawei" w:date="2021-11-19T12:16:00Z">
              <w:rPr>
                <w:noProof w:val="0"/>
                <w:highlight w:val="yellow"/>
              </w:rPr>
            </w:rPrChange>
          </w:rPr>
          <w:t>having</w:t>
        </w:r>
        <w:r w:rsidRPr="00477FAB">
          <w:rPr>
            <w:noProof w:val="0"/>
          </w:rPr>
          <w:t xml:space="preserve"> received V2XP over PC5 from SS }</w:t>
        </w:r>
      </w:ins>
    </w:p>
    <w:p w:rsidR="00477FAB" w:rsidRPr="00477FAB" w:rsidRDefault="00477FAB" w:rsidP="00477FAB">
      <w:pPr>
        <w:pStyle w:val="PL"/>
        <w:rPr>
          <w:ins w:id="127" w:author="Huawei" w:date="2021-11-19T12:16:00Z"/>
          <w:noProof w:val="0"/>
          <w:rPrChange w:id="128" w:author="Huawei" w:date="2021-11-19T12:16:00Z">
            <w:rPr>
              <w:ins w:id="129" w:author="Huawei" w:date="2021-11-19T12:16:00Z"/>
              <w:noProof w:val="0"/>
            </w:rPr>
          </w:rPrChange>
        </w:rPr>
      </w:pPr>
      <w:proofErr w:type="gramStart"/>
      <w:ins w:id="130" w:author="Huawei" w:date="2021-11-19T12:16:00Z">
        <w:r w:rsidRPr="00477FAB">
          <w:rPr>
            <w:b/>
            <w:bCs/>
            <w:noProof w:val="0"/>
            <w:rPrChange w:id="131" w:author="Huawei" w:date="2021-11-19T12:16:00Z">
              <w:rPr>
                <w:b/>
                <w:bCs/>
                <w:noProof w:val="0"/>
              </w:rPr>
            </w:rPrChange>
          </w:rPr>
          <w:t>ensure</w:t>
        </w:r>
        <w:proofErr w:type="gramEnd"/>
        <w:r w:rsidRPr="00477FAB">
          <w:rPr>
            <w:b/>
            <w:bCs/>
            <w:noProof w:val="0"/>
            <w:rPrChange w:id="132" w:author="Huawei" w:date="2021-11-19T12:16:00Z">
              <w:rPr>
                <w:b/>
                <w:bCs/>
                <w:noProof w:val="0"/>
              </w:rPr>
            </w:rPrChange>
          </w:rPr>
          <w:t xml:space="preserve"> that</w:t>
        </w:r>
        <w:r w:rsidRPr="00477FAB">
          <w:rPr>
            <w:noProof w:val="0"/>
            <w:rPrChange w:id="133" w:author="Huawei" w:date="2021-11-19T12:16:00Z">
              <w:rPr>
                <w:noProof w:val="0"/>
              </w:rPr>
            </w:rPrChange>
          </w:rPr>
          <w:t xml:space="preserve"> {</w:t>
        </w:r>
      </w:ins>
    </w:p>
    <w:p w:rsidR="00477FAB" w:rsidRPr="00477FAB" w:rsidRDefault="00477FAB" w:rsidP="00477FAB">
      <w:pPr>
        <w:pStyle w:val="PL"/>
        <w:rPr>
          <w:ins w:id="134" w:author="Huawei" w:date="2021-11-19T12:16:00Z"/>
          <w:noProof w:val="0"/>
          <w:rPrChange w:id="135" w:author="Huawei" w:date="2021-11-19T12:16:00Z">
            <w:rPr>
              <w:ins w:id="136" w:author="Huawei" w:date="2021-11-19T12:16:00Z"/>
              <w:noProof w:val="0"/>
            </w:rPr>
          </w:rPrChange>
        </w:rPr>
      </w:pPr>
      <w:ins w:id="137" w:author="Huawei" w:date="2021-11-19T12:16:00Z">
        <w:r w:rsidRPr="00477FAB">
          <w:rPr>
            <w:b/>
            <w:bCs/>
            <w:noProof w:val="0"/>
            <w:rPrChange w:id="138" w:author="Huawei" w:date="2021-11-19T12:16:00Z">
              <w:rPr>
                <w:b/>
                <w:bCs/>
                <w:noProof w:val="0"/>
              </w:rPr>
            </w:rPrChange>
          </w:rPr>
          <w:t xml:space="preserve">  </w:t>
        </w:r>
        <w:proofErr w:type="gramStart"/>
        <w:r w:rsidRPr="00477FAB">
          <w:rPr>
            <w:b/>
            <w:bCs/>
            <w:noProof w:val="0"/>
            <w:rPrChange w:id="139" w:author="Huawei" w:date="2021-11-19T12:16:00Z">
              <w:rPr>
                <w:b/>
                <w:bCs/>
                <w:noProof w:val="0"/>
              </w:rPr>
            </w:rPrChange>
          </w:rPr>
          <w:t>when</w:t>
        </w:r>
        <w:proofErr w:type="gramEnd"/>
        <w:r w:rsidRPr="00477FAB">
          <w:rPr>
            <w:noProof w:val="0"/>
            <w:rPrChange w:id="140" w:author="Huawei" w:date="2021-11-19T12:16:00Z">
              <w:rPr>
                <w:noProof w:val="0"/>
              </w:rPr>
            </w:rPrChange>
          </w:rPr>
          <w:t xml:space="preserve"> { </w:t>
        </w:r>
        <w:proofErr w:type="spellStart"/>
        <w:r w:rsidRPr="00477FAB">
          <w:rPr>
            <w:noProof w:val="0"/>
            <w:rPrChange w:id="141" w:author="Huawei" w:date="2021-11-19T12:16:00Z">
              <w:rPr>
                <w:noProof w:val="0"/>
              </w:rPr>
            </w:rPrChange>
          </w:rPr>
          <w:t>Validaty</w:t>
        </w:r>
        <w:proofErr w:type="spellEnd"/>
        <w:r w:rsidRPr="00477FAB">
          <w:rPr>
            <w:noProof w:val="0"/>
            <w:rPrChange w:id="142" w:author="Huawei" w:date="2021-11-19T12:16:00Z">
              <w:rPr>
                <w:noProof w:val="0"/>
              </w:rPr>
            </w:rPrChange>
          </w:rPr>
          <w:t xml:space="preserve"> timer expires and NR is on }</w:t>
        </w:r>
      </w:ins>
    </w:p>
    <w:p w:rsidR="00477FAB" w:rsidRPr="00477FAB" w:rsidRDefault="00477FAB" w:rsidP="00477FAB">
      <w:pPr>
        <w:pStyle w:val="PL"/>
        <w:rPr>
          <w:ins w:id="143" w:author="Huawei" w:date="2021-11-19T12:16:00Z"/>
          <w:noProof w:val="0"/>
        </w:rPr>
      </w:pPr>
      <w:ins w:id="144" w:author="Huawei" w:date="2021-11-19T12:16:00Z">
        <w:r w:rsidRPr="00477FAB">
          <w:rPr>
            <w:b/>
            <w:bCs/>
            <w:noProof w:val="0"/>
            <w:rPrChange w:id="145" w:author="Huawei" w:date="2021-11-19T12:16:00Z">
              <w:rPr>
                <w:b/>
                <w:bCs/>
                <w:noProof w:val="0"/>
              </w:rPr>
            </w:rPrChange>
          </w:rPr>
          <w:t xml:space="preserve">    </w:t>
        </w:r>
        <w:proofErr w:type="gramStart"/>
        <w:r w:rsidRPr="00477FAB">
          <w:rPr>
            <w:b/>
            <w:bCs/>
            <w:noProof w:val="0"/>
            <w:rPrChange w:id="146" w:author="Huawei" w:date="2021-11-19T12:16:00Z">
              <w:rPr>
                <w:b/>
                <w:bCs/>
                <w:noProof w:val="0"/>
              </w:rPr>
            </w:rPrChange>
          </w:rPr>
          <w:t>then</w:t>
        </w:r>
        <w:proofErr w:type="gramEnd"/>
        <w:r w:rsidRPr="00477FAB">
          <w:rPr>
            <w:noProof w:val="0"/>
            <w:rPrChange w:id="147" w:author="Huawei" w:date="2021-11-19T12:16:00Z">
              <w:rPr>
                <w:noProof w:val="0"/>
              </w:rPr>
            </w:rPrChange>
          </w:rPr>
          <w:t xml:space="preserve"> { UE initiate</w:t>
        </w:r>
        <w:r w:rsidRPr="00477FAB">
          <w:rPr>
            <w:noProof w:val="0"/>
            <w:rPrChange w:id="148" w:author="Huawei" w:date="2021-11-19T12:16:00Z">
              <w:rPr>
                <w:noProof w:val="0"/>
                <w:highlight w:val="yellow"/>
              </w:rPr>
            </w:rPrChange>
          </w:rPr>
          <w:t>s</w:t>
        </w:r>
        <w:r w:rsidRPr="00477FAB">
          <w:rPr>
            <w:noProof w:val="0"/>
          </w:rPr>
          <w:t xml:space="preserve"> a UE-requested V2X policy provisioning procedure }</w:t>
        </w:r>
      </w:ins>
    </w:p>
    <w:p w:rsidR="00477FAB" w:rsidRPr="00477FAB" w:rsidRDefault="00477FAB" w:rsidP="00477FAB">
      <w:pPr>
        <w:pStyle w:val="PL"/>
        <w:rPr>
          <w:ins w:id="149" w:author="Huawei" w:date="2021-11-19T12:16:00Z"/>
          <w:noProof w:val="0"/>
          <w:rPrChange w:id="150" w:author="Huawei" w:date="2021-11-19T12:16:00Z">
            <w:rPr>
              <w:ins w:id="151" w:author="Huawei" w:date="2021-11-19T12:16:00Z"/>
              <w:noProof w:val="0"/>
            </w:rPr>
          </w:rPrChange>
        </w:rPr>
      </w:pPr>
      <w:ins w:id="152" w:author="Huawei" w:date="2021-11-19T12:16:00Z">
        <w:r w:rsidRPr="00477FAB">
          <w:rPr>
            <w:noProof w:val="0"/>
            <w:rPrChange w:id="153" w:author="Huawei" w:date="2021-11-19T12:16:00Z">
              <w:rPr>
                <w:noProof w:val="0"/>
              </w:rPr>
            </w:rPrChange>
          </w:rPr>
          <w:t xml:space="preserve">            }</w:t>
        </w:r>
      </w:ins>
    </w:p>
    <w:p w:rsidR="00477FAB" w:rsidRPr="00477FAB" w:rsidRDefault="00477FAB" w:rsidP="00477FAB">
      <w:pPr>
        <w:pStyle w:val="PL"/>
        <w:rPr>
          <w:ins w:id="154" w:author="Huawei" w:date="2021-11-19T12:16:00Z"/>
          <w:noProof w:val="0"/>
          <w:rPrChange w:id="155" w:author="Huawei" w:date="2021-11-19T12:16:00Z">
            <w:rPr>
              <w:ins w:id="156" w:author="Huawei" w:date="2021-11-19T12:16:00Z"/>
              <w:noProof w:val="0"/>
            </w:rPr>
          </w:rPrChange>
        </w:rPr>
      </w:pPr>
    </w:p>
    <w:p w:rsidR="00477FAB" w:rsidRPr="00477FAB" w:rsidRDefault="00477FAB" w:rsidP="00477FAB">
      <w:pPr>
        <w:pStyle w:val="H6"/>
        <w:rPr>
          <w:ins w:id="157" w:author="Huawei" w:date="2021-11-19T12:16:00Z"/>
          <w:rPrChange w:id="158" w:author="Huawei" w:date="2021-11-19T12:16:00Z">
            <w:rPr>
              <w:ins w:id="159" w:author="Huawei" w:date="2021-11-19T12:16:00Z"/>
            </w:rPr>
          </w:rPrChange>
        </w:rPr>
      </w:pPr>
      <w:ins w:id="160" w:author="Huawei" w:date="2021-11-19T12:16:00Z">
        <w:r w:rsidRPr="00477FAB">
          <w:rPr>
            <w:rPrChange w:id="161" w:author="Huawei" w:date="2021-11-19T12:16:00Z">
              <w:rPr/>
            </w:rPrChange>
          </w:rPr>
          <w:t>(4)</w:t>
        </w:r>
      </w:ins>
    </w:p>
    <w:p w:rsidR="00477FAB" w:rsidRPr="00477FAB" w:rsidRDefault="00477FAB" w:rsidP="00477FAB">
      <w:pPr>
        <w:pStyle w:val="PL"/>
        <w:rPr>
          <w:ins w:id="162" w:author="Huawei" w:date="2021-11-19T12:16:00Z"/>
          <w:noProof w:val="0"/>
          <w:rPrChange w:id="163" w:author="Huawei" w:date="2021-11-19T12:16:00Z">
            <w:rPr>
              <w:ins w:id="164" w:author="Huawei" w:date="2021-11-19T12:16:00Z"/>
              <w:noProof w:val="0"/>
            </w:rPr>
          </w:rPrChange>
        </w:rPr>
      </w:pPr>
      <w:proofErr w:type="gramStart"/>
      <w:ins w:id="165" w:author="Huawei" w:date="2021-11-19T12:16:00Z">
        <w:r w:rsidRPr="00477FAB">
          <w:rPr>
            <w:b/>
            <w:bCs/>
            <w:noProof w:val="0"/>
            <w:rPrChange w:id="166" w:author="Huawei" w:date="2021-11-19T12:16:00Z">
              <w:rPr>
                <w:b/>
                <w:bCs/>
                <w:noProof w:val="0"/>
              </w:rPr>
            </w:rPrChange>
          </w:rPr>
          <w:t>with</w:t>
        </w:r>
        <w:proofErr w:type="gramEnd"/>
        <w:r w:rsidRPr="00477FAB">
          <w:rPr>
            <w:b/>
            <w:bCs/>
            <w:noProof w:val="0"/>
            <w:rPrChange w:id="167" w:author="Huawei" w:date="2021-11-19T12:16:00Z">
              <w:rPr>
                <w:b/>
                <w:bCs/>
                <w:noProof w:val="0"/>
              </w:rPr>
            </w:rPrChange>
          </w:rPr>
          <w:t xml:space="preserve"> </w:t>
        </w:r>
        <w:r w:rsidRPr="00477FAB">
          <w:rPr>
            <w:noProof w:val="0"/>
            <w:rPrChange w:id="168" w:author="Huawei" w:date="2021-11-19T12:16:00Z">
              <w:rPr>
                <w:noProof w:val="0"/>
              </w:rPr>
            </w:rPrChange>
          </w:rPr>
          <w:t xml:space="preserve">{ UE </w:t>
        </w:r>
        <w:r w:rsidRPr="00477FAB">
          <w:rPr>
            <w:noProof w:val="0"/>
            <w:rPrChange w:id="169" w:author="Huawei" w:date="2021-11-19T12:16:00Z">
              <w:rPr>
                <w:noProof w:val="0"/>
                <w:highlight w:val="yellow"/>
              </w:rPr>
            </w:rPrChange>
          </w:rPr>
          <w:t>having</w:t>
        </w:r>
        <w:r w:rsidRPr="00477FAB">
          <w:rPr>
            <w:noProof w:val="0"/>
          </w:rPr>
          <w:t xml:space="preserve"> received V2XP over PC5 from SS after UE initiate a UE-requested V2X policy provisioning procedure</w:t>
        </w:r>
        <w:r w:rsidRPr="00477FAB">
          <w:rPr>
            <w:noProof w:val="0"/>
            <w:rPrChange w:id="170" w:author="Huawei" w:date="2021-11-19T12:16:00Z">
              <w:rPr>
                <w:noProof w:val="0"/>
              </w:rPr>
            </w:rPrChange>
          </w:rPr>
          <w:t xml:space="preserve"> }</w:t>
        </w:r>
      </w:ins>
    </w:p>
    <w:p w:rsidR="00477FAB" w:rsidRPr="00477FAB" w:rsidRDefault="00477FAB" w:rsidP="00477FAB">
      <w:pPr>
        <w:pStyle w:val="PL"/>
        <w:rPr>
          <w:ins w:id="171" w:author="Huawei" w:date="2021-11-19T12:16:00Z"/>
          <w:noProof w:val="0"/>
          <w:rPrChange w:id="172" w:author="Huawei" w:date="2021-11-19T12:16:00Z">
            <w:rPr>
              <w:ins w:id="173" w:author="Huawei" w:date="2021-11-19T12:16:00Z"/>
              <w:noProof w:val="0"/>
            </w:rPr>
          </w:rPrChange>
        </w:rPr>
      </w:pPr>
      <w:proofErr w:type="gramStart"/>
      <w:ins w:id="174" w:author="Huawei" w:date="2021-11-19T12:16:00Z">
        <w:r w:rsidRPr="00477FAB">
          <w:rPr>
            <w:b/>
            <w:bCs/>
            <w:noProof w:val="0"/>
            <w:rPrChange w:id="175" w:author="Huawei" w:date="2021-11-19T12:16:00Z">
              <w:rPr>
                <w:b/>
                <w:bCs/>
                <w:noProof w:val="0"/>
              </w:rPr>
            </w:rPrChange>
          </w:rPr>
          <w:t>ensure</w:t>
        </w:r>
        <w:proofErr w:type="gramEnd"/>
        <w:r w:rsidRPr="00477FAB">
          <w:rPr>
            <w:b/>
            <w:bCs/>
            <w:noProof w:val="0"/>
            <w:rPrChange w:id="176" w:author="Huawei" w:date="2021-11-19T12:16:00Z">
              <w:rPr>
                <w:b/>
                <w:bCs/>
                <w:noProof w:val="0"/>
              </w:rPr>
            </w:rPrChange>
          </w:rPr>
          <w:t xml:space="preserve"> that</w:t>
        </w:r>
        <w:r w:rsidRPr="00477FAB">
          <w:rPr>
            <w:noProof w:val="0"/>
            <w:rPrChange w:id="177" w:author="Huawei" w:date="2021-11-19T12:16:00Z">
              <w:rPr>
                <w:noProof w:val="0"/>
              </w:rPr>
            </w:rPrChange>
          </w:rPr>
          <w:t xml:space="preserve"> {</w:t>
        </w:r>
      </w:ins>
    </w:p>
    <w:p w:rsidR="00477FAB" w:rsidRPr="00477FAB" w:rsidRDefault="00477FAB" w:rsidP="00477FAB">
      <w:pPr>
        <w:pStyle w:val="PL"/>
        <w:rPr>
          <w:ins w:id="178" w:author="Huawei" w:date="2021-11-19T12:16:00Z"/>
          <w:noProof w:val="0"/>
          <w:rPrChange w:id="179" w:author="Huawei" w:date="2021-11-19T12:16:00Z">
            <w:rPr>
              <w:ins w:id="180" w:author="Huawei" w:date="2021-11-19T12:16:00Z"/>
              <w:noProof w:val="0"/>
            </w:rPr>
          </w:rPrChange>
        </w:rPr>
      </w:pPr>
      <w:ins w:id="181" w:author="Huawei" w:date="2021-11-19T12:16:00Z">
        <w:r w:rsidRPr="00477FAB">
          <w:rPr>
            <w:b/>
            <w:bCs/>
            <w:noProof w:val="0"/>
            <w:rPrChange w:id="182" w:author="Huawei" w:date="2021-11-19T12:16:00Z">
              <w:rPr>
                <w:b/>
                <w:bCs/>
                <w:noProof w:val="0"/>
              </w:rPr>
            </w:rPrChange>
          </w:rPr>
          <w:t xml:space="preserve">  </w:t>
        </w:r>
        <w:proofErr w:type="gramStart"/>
        <w:r w:rsidRPr="00477FAB">
          <w:rPr>
            <w:b/>
            <w:bCs/>
            <w:noProof w:val="0"/>
            <w:rPrChange w:id="183" w:author="Huawei" w:date="2021-11-19T12:16:00Z">
              <w:rPr>
                <w:b/>
                <w:bCs/>
                <w:noProof w:val="0"/>
              </w:rPr>
            </w:rPrChange>
          </w:rPr>
          <w:t>when</w:t>
        </w:r>
        <w:proofErr w:type="gramEnd"/>
        <w:r w:rsidRPr="00477FAB">
          <w:rPr>
            <w:noProof w:val="0"/>
            <w:rPrChange w:id="184" w:author="Huawei" w:date="2021-11-19T12:16:00Z">
              <w:rPr>
                <w:noProof w:val="0"/>
              </w:rPr>
            </w:rPrChange>
          </w:rPr>
          <w:t xml:space="preserve"> { UE is located in the geographical area and UE is requested by a service to transmit a V2X packet }</w:t>
        </w:r>
      </w:ins>
    </w:p>
    <w:p w:rsidR="00477FAB" w:rsidRPr="00477FAB" w:rsidRDefault="00477FAB" w:rsidP="00477FAB">
      <w:pPr>
        <w:pStyle w:val="PL"/>
        <w:rPr>
          <w:ins w:id="185" w:author="Huawei" w:date="2021-11-19T12:16:00Z"/>
          <w:noProof w:val="0"/>
          <w:rPrChange w:id="186" w:author="Huawei" w:date="2021-11-19T12:16:00Z">
            <w:rPr>
              <w:ins w:id="187" w:author="Huawei" w:date="2021-11-19T12:16:00Z"/>
              <w:noProof w:val="0"/>
            </w:rPr>
          </w:rPrChange>
        </w:rPr>
      </w:pPr>
      <w:ins w:id="188" w:author="Huawei" w:date="2021-11-19T12:16:00Z">
        <w:r w:rsidRPr="00477FAB">
          <w:rPr>
            <w:b/>
            <w:bCs/>
            <w:noProof w:val="0"/>
            <w:rPrChange w:id="189" w:author="Huawei" w:date="2021-11-19T12:16:00Z">
              <w:rPr>
                <w:b/>
                <w:bCs/>
                <w:noProof w:val="0"/>
              </w:rPr>
            </w:rPrChange>
          </w:rPr>
          <w:t xml:space="preserve">    </w:t>
        </w:r>
        <w:proofErr w:type="gramStart"/>
        <w:r w:rsidRPr="00477FAB">
          <w:rPr>
            <w:b/>
            <w:bCs/>
            <w:noProof w:val="0"/>
            <w:rPrChange w:id="190" w:author="Huawei" w:date="2021-11-19T12:16:00Z">
              <w:rPr>
                <w:b/>
                <w:bCs/>
                <w:noProof w:val="0"/>
              </w:rPr>
            </w:rPrChange>
          </w:rPr>
          <w:t>then</w:t>
        </w:r>
        <w:proofErr w:type="gramEnd"/>
        <w:r w:rsidRPr="00477FAB">
          <w:rPr>
            <w:noProof w:val="0"/>
            <w:rPrChange w:id="191" w:author="Huawei" w:date="2021-11-19T12:16:00Z">
              <w:rPr>
                <w:noProof w:val="0"/>
              </w:rPr>
            </w:rPrChange>
          </w:rPr>
          <w:t xml:space="preserve"> { UE initiate a V2X communication on the frequency associated with the service }</w:t>
        </w:r>
      </w:ins>
    </w:p>
    <w:p w:rsidR="00477FAB" w:rsidRPr="00477FAB" w:rsidRDefault="00477FAB" w:rsidP="00477FAB">
      <w:pPr>
        <w:pStyle w:val="PL"/>
        <w:rPr>
          <w:ins w:id="192" w:author="Huawei" w:date="2021-11-19T12:16:00Z"/>
          <w:noProof w:val="0"/>
          <w:rPrChange w:id="193" w:author="Huawei" w:date="2021-11-19T12:16:00Z">
            <w:rPr>
              <w:ins w:id="194" w:author="Huawei" w:date="2021-11-19T12:16:00Z"/>
              <w:noProof w:val="0"/>
            </w:rPr>
          </w:rPrChange>
        </w:rPr>
      </w:pPr>
      <w:ins w:id="195" w:author="Huawei" w:date="2021-11-19T12:16:00Z">
        <w:r w:rsidRPr="00477FAB">
          <w:rPr>
            <w:noProof w:val="0"/>
            <w:rPrChange w:id="196" w:author="Huawei" w:date="2021-11-19T12:16:00Z">
              <w:rPr>
                <w:noProof w:val="0"/>
              </w:rPr>
            </w:rPrChange>
          </w:rPr>
          <w:t xml:space="preserve">            }</w:t>
        </w:r>
      </w:ins>
    </w:p>
    <w:p w:rsidR="00477FAB" w:rsidRPr="00477FAB" w:rsidRDefault="00477FAB" w:rsidP="00477FAB">
      <w:pPr>
        <w:pStyle w:val="PL"/>
        <w:rPr>
          <w:ins w:id="197" w:author="Huawei" w:date="2021-11-19T12:16:00Z"/>
          <w:noProof w:val="0"/>
          <w:rPrChange w:id="198" w:author="Huawei" w:date="2021-11-19T12:16:00Z">
            <w:rPr>
              <w:ins w:id="199" w:author="Huawei" w:date="2021-11-19T12:16:00Z"/>
              <w:noProof w:val="0"/>
            </w:rPr>
          </w:rPrChange>
        </w:rPr>
      </w:pPr>
    </w:p>
    <w:p w:rsidR="00477FAB" w:rsidRPr="00477FAB" w:rsidRDefault="00477FAB" w:rsidP="00477FAB">
      <w:pPr>
        <w:pStyle w:val="H6"/>
        <w:rPr>
          <w:ins w:id="200" w:author="Huawei" w:date="2021-11-19T12:16:00Z"/>
          <w:rPrChange w:id="201" w:author="Huawei" w:date="2021-11-19T12:16:00Z">
            <w:rPr>
              <w:ins w:id="202" w:author="Huawei" w:date="2021-11-19T12:16:00Z"/>
            </w:rPr>
          </w:rPrChange>
        </w:rPr>
      </w:pPr>
      <w:ins w:id="203" w:author="Huawei" w:date="2021-11-19T12:16:00Z">
        <w:r w:rsidRPr="00477FAB">
          <w:rPr>
            <w:rPrChange w:id="204" w:author="Huawei" w:date="2021-11-19T12:16:00Z">
              <w:rPr/>
            </w:rPrChange>
          </w:rPr>
          <w:t>(5)</w:t>
        </w:r>
      </w:ins>
    </w:p>
    <w:p w:rsidR="00477FAB" w:rsidRPr="00477FAB" w:rsidRDefault="00477FAB" w:rsidP="00477FAB">
      <w:pPr>
        <w:pStyle w:val="PL"/>
        <w:rPr>
          <w:ins w:id="205" w:author="Huawei" w:date="2021-11-19T12:16:00Z"/>
          <w:noProof w:val="0"/>
          <w:rPrChange w:id="206" w:author="Huawei" w:date="2021-11-19T12:16:00Z">
            <w:rPr>
              <w:ins w:id="207" w:author="Huawei" w:date="2021-11-19T12:16:00Z"/>
              <w:noProof w:val="0"/>
            </w:rPr>
          </w:rPrChange>
        </w:rPr>
      </w:pPr>
      <w:proofErr w:type="gramStart"/>
      <w:ins w:id="208" w:author="Huawei" w:date="2021-11-19T12:16:00Z">
        <w:r w:rsidRPr="00477FAB">
          <w:rPr>
            <w:b/>
            <w:bCs/>
            <w:noProof w:val="0"/>
            <w:rPrChange w:id="209" w:author="Huawei" w:date="2021-11-19T12:16:00Z">
              <w:rPr>
                <w:b/>
                <w:bCs/>
                <w:noProof w:val="0"/>
              </w:rPr>
            </w:rPrChange>
          </w:rPr>
          <w:t>with</w:t>
        </w:r>
        <w:proofErr w:type="gramEnd"/>
        <w:r w:rsidRPr="00477FAB">
          <w:rPr>
            <w:b/>
            <w:bCs/>
            <w:noProof w:val="0"/>
            <w:rPrChange w:id="210" w:author="Huawei" w:date="2021-11-19T12:16:00Z">
              <w:rPr>
                <w:b/>
                <w:bCs/>
                <w:noProof w:val="0"/>
              </w:rPr>
            </w:rPrChange>
          </w:rPr>
          <w:t xml:space="preserve"> </w:t>
        </w:r>
        <w:r w:rsidRPr="00477FAB">
          <w:rPr>
            <w:noProof w:val="0"/>
            <w:rPrChange w:id="211" w:author="Huawei" w:date="2021-11-19T12:16:00Z">
              <w:rPr>
                <w:noProof w:val="0"/>
              </w:rPr>
            </w:rPrChange>
          </w:rPr>
          <w:t xml:space="preserve">{ UE </w:t>
        </w:r>
        <w:r w:rsidRPr="00477FAB">
          <w:rPr>
            <w:noProof w:val="0"/>
            <w:rPrChange w:id="212" w:author="Huawei" w:date="2021-11-19T12:16:00Z">
              <w:rPr>
                <w:noProof w:val="0"/>
                <w:highlight w:val="yellow"/>
              </w:rPr>
            </w:rPrChange>
          </w:rPr>
          <w:t>having</w:t>
        </w:r>
        <w:r w:rsidRPr="00477FAB">
          <w:rPr>
            <w:noProof w:val="0"/>
          </w:rPr>
          <w:t xml:space="preserve"> initiated a V2X communication on the frequency associated with the service }</w:t>
        </w:r>
      </w:ins>
    </w:p>
    <w:p w:rsidR="00477FAB" w:rsidRPr="00477FAB" w:rsidRDefault="00477FAB" w:rsidP="00477FAB">
      <w:pPr>
        <w:pStyle w:val="PL"/>
        <w:rPr>
          <w:ins w:id="213" w:author="Huawei" w:date="2021-11-19T12:16:00Z"/>
          <w:noProof w:val="0"/>
          <w:rPrChange w:id="214" w:author="Huawei" w:date="2021-11-19T12:16:00Z">
            <w:rPr>
              <w:ins w:id="215" w:author="Huawei" w:date="2021-11-19T12:16:00Z"/>
              <w:noProof w:val="0"/>
            </w:rPr>
          </w:rPrChange>
        </w:rPr>
      </w:pPr>
      <w:proofErr w:type="gramStart"/>
      <w:ins w:id="216" w:author="Huawei" w:date="2021-11-19T12:16:00Z">
        <w:r w:rsidRPr="00477FAB">
          <w:rPr>
            <w:b/>
            <w:bCs/>
            <w:noProof w:val="0"/>
            <w:rPrChange w:id="217" w:author="Huawei" w:date="2021-11-19T12:16:00Z">
              <w:rPr>
                <w:b/>
                <w:bCs/>
                <w:noProof w:val="0"/>
              </w:rPr>
            </w:rPrChange>
          </w:rPr>
          <w:t>ensure</w:t>
        </w:r>
        <w:proofErr w:type="gramEnd"/>
        <w:r w:rsidRPr="00477FAB">
          <w:rPr>
            <w:b/>
            <w:bCs/>
            <w:noProof w:val="0"/>
            <w:rPrChange w:id="218" w:author="Huawei" w:date="2021-11-19T12:16:00Z">
              <w:rPr>
                <w:b/>
                <w:bCs/>
                <w:noProof w:val="0"/>
              </w:rPr>
            </w:rPrChange>
          </w:rPr>
          <w:t xml:space="preserve"> that</w:t>
        </w:r>
        <w:r w:rsidRPr="00477FAB">
          <w:rPr>
            <w:noProof w:val="0"/>
            <w:rPrChange w:id="219" w:author="Huawei" w:date="2021-11-19T12:16:00Z">
              <w:rPr>
                <w:noProof w:val="0"/>
              </w:rPr>
            </w:rPrChange>
          </w:rPr>
          <w:t xml:space="preserve"> {</w:t>
        </w:r>
      </w:ins>
    </w:p>
    <w:p w:rsidR="00477FAB" w:rsidRPr="00477FAB" w:rsidRDefault="00477FAB" w:rsidP="00477FAB">
      <w:pPr>
        <w:pStyle w:val="PL"/>
        <w:rPr>
          <w:ins w:id="220" w:author="Huawei" w:date="2021-11-19T12:16:00Z"/>
          <w:noProof w:val="0"/>
          <w:rPrChange w:id="221" w:author="Huawei" w:date="2021-11-19T12:16:00Z">
            <w:rPr>
              <w:ins w:id="222" w:author="Huawei" w:date="2021-11-19T12:16:00Z"/>
              <w:noProof w:val="0"/>
            </w:rPr>
          </w:rPrChange>
        </w:rPr>
      </w:pPr>
      <w:ins w:id="223" w:author="Huawei" w:date="2021-11-19T12:16:00Z">
        <w:r w:rsidRPr="00477FAB">
          <w:rPr>
            <w:b/>
            <w:bCs/>
            <w:noProof w:val="0"/>
            <w:rPrChange w:id="224" w:author="Huawei" w:date="2021-11-19T12:16:00Z">
              <w:rPr>
                <w:b/>
                <w:bCs/>
                <w:noProof w:val="0"/>
              </w:rPr>
            </w:rPrChange>
          </w:rPr>
          <w:t xml:space="preserve">  </w:t>
        </w:r>
        <w:proofErr w:type="gramStart"/>
        <w:r w:rsidRPr="00477FAB">
          <w:rPr>
            <w:b/>
            <w:bCs/>
            <w:noProof w:val="0"/>
            <w:rPrChange w:id="225" w:author="Huawei" w:date="2021-11-19T12:16:00Z">
              <w:rPr>
                <w:b/>
                <w:bCs/>
                <w:noProof w:val="0"/>
              </w:rPr>
            </w:rPrChange>
          </w:rPr>
          <w:t>when</w:t>
        </w:r>
        <w:proofErr w:type="gramEnd"/>
        <w:r w:rsidRPr="00477FAB">
          <w:rPr>
            <w:noProof w:val="0"/>
            <w:rPrChange w:id="226" w:author="Huawei" w:date="2021-11-19T12:16:00Z">
              <w:rPr>
                <w:noProof w:val="0"/>
              </w:rPr>
            </w:rPrChange>
          </w:rPr>
          <w:t xml:space="preserve"> { UE moves out of the geographical area }</w:t>
        </w:r>
      </w:ins>
    </w:p>
    <w:p w:rsidR="00477FAB" w:rsidRPr="00477FAB" w:rsidRDefault="00477FAB" w:rsidP="00477FAB">
      <w:pPr>
        <w:pStyle w:val="PL"/>
        <w:rPr>
          <w:ins w:id="227" w:author="Huawei" w:date="2021-11-19T12:16:00Z"/>
          <w:noProof w:val="0"/>
          <w:rPrChange w:id="228" w:author="Huawei" w:date="2021-11-19T12:16:00Z">
            <w:rPr>
              <w:ins w:id="229" w:author="Huawei" w:date="2021-11-19T12:16:00Z"/>
              <w:noProof w:val="0"/>
            </w:rPr>
          </w:rPrChange>
        </w:rPr>
      </w:pPr>
      <w:ins w:id="230" w:author="Huawei" w:date="2021-11-19T12:16:00Z">
        <w:r w:rsidRPr="00477FAB">
          <w:rPr>
            <w:b/>
            <w:bCs/>
            <w:noProof w:val="0"/>
            <w:rPrChange w:id="231" w:author="Huawei" w:date="2021-11-19T12:16:00Z">
              <w:rPr>
                <w:b/>
                <w:bCs/>
                <w:noProof w:val="0"/>
              </w:rPr>
            </w:rPrChange>
          </w:rPr>
          <w:t xml:space="preserve">    </w:t>
        </w:r>
        <w:proofErr w:type="gramStart"/>
        <w:r w:rsidRPr="00477FAB">
          <w:rPr>
            <w:b/>
            <w:bCs/>
            <w:noProof w:val="0"/>
            <w:rPrChange w:id="232" w:author="Huawei" w:date="2021-11-19T12:16:00Z">
              <w:rPr>
                <w:b/>
                <w:bCs/>
                <w:noProof w:val="0"/>
              </w:rPr>
            </w:rPrChange>
          </w:rPr>
          <w:t>then</w:t>
        </w:r>
        <w:proofErr w:type="gramEnd"/>
        <w:r w:rsidRPr="00477FAB">
          <w:rPr>
            <w:noProof w:val="0"/>
            <w:rPrChange w:id="233" w:author="Huawei" w:date="2021-11-19T12:16:00Z">
              <w:rPr>
                <w:noProof w:val="0"/>
              </w:rPr>
            </w:rPrChange>
          </w:rPr>
          <w:t xml:space="preserve"> { UE </w:t>
        </w:r>
        <w:proofErr w:type="spellStart"/>
        <w:r w:rsidRPr="00477FAB">
          <w:rPr>
            <w:noProof w:val="0"/>
            <w:rPrChange w:id="234" w:author="Huawei" w:date="2021-11-19T12:16:00Z">
              <w:rPr>
                <w:noProof w:val="0"/>
              </w:rPr>
            </w:rPrChange>
          </w:rPr>
          <w:t>can not</w:t>
        </w:r>
        <w:proofErr w:type="spellEnd"/>
        <w:r w:rsidRPr="00477FAB">
          <w:rPr>
            <w:noProof w:val="0"/>
            <w:rPrChange w:id="235" w:author="Huawei" w:date="2021-11-19T12:16:00Z">
              <w:rPr>
                <w:noProof w:val="0"/>
              </w:rPr>
            </w:rPrChange>
          </w:rPr>
          <w:t xml:space="preserve"> continue the V2X communication on the frequency associated with the service }</w:t>
        </w:r>
      </w:ins>
    </w:p>
    <w:p w:rsidR="00477FAB" w:rsidRPr="00477FAB" w:rsidRDefault="00477FAB" w:rsidP="00477FAB">
      <w:pPr>
        <w:pStyle w:val="PL"/>
        <w:rPr>
          <w:ins w:id="236" w:author="Huawei" w:date="2021-11-19T12:16:00Z"/>
          <w:noProof w:val="0"/>
          <w:rPrChange w:id="237" w:author="Huawei" w:date="2021-11-19T12:16:00Z">
            <w:rPr>
              <w:ins w:id="238" w:author="Huawei" w:date="2021-11-19T12:16:00Z"/>
              <w:noProof w:val="0"/>
            </w:rPr>
          </w:rPrChange>
        </w:rPr>
      </w:pPr>
      <w:ins w:id="239" w:author="Huawei" w:date="2021-11-19T12:16:00Z">
        <w:r w:rsidRPr="00477FAB">
          <w:rPr>
            <w:noProof w:val="0"/>
            <w:rPrChange w:id="240" w:author="Huawei" w:date="2021-11-19T12:16:00Z">
              <w:rPr>
                <w:noProof w:val="0"/>
              </w:rPr>
            </w:rPrChange>
          </w:rPr>
          <w:t xml:space="preserve">            }</w:t>
        </w:r>
      </w:ins>
    </w:p>
    <w:p w:rsidR="00477FAB" w:rsidRPr="00477FAB" w:rsidRDefault="00477FAB" w:rsidP="00477FAB">
      <w:pPr>
        <w:pStyle w:val="PL"/>
        <w:rPr>
          <w:ins w:id="241" w:author="Huawei" w:date="2021-11-19T12:16:00Z"/>
          <w:noProof w:val="0"/>
          <w:rPrChange w:id="242" w:author="Huawei" w:date="2021-11-19T12:16:00Z">
            <w:rPr>
              <w:ins w:id="243" w:author="Huawei" w:date="2021-11-19T12:16:00Z"/>
              <w:noProof w:val="0"/>
            </w:rPr>
          </w:rPrChange>
        </w:rPr>
      </w:pPr>
    </w:p>
    <w:p w:rsidR="00477FAB" w:rsidRPr="00477FAB" w:rsidRDefault="00477FAB" w:rsidP="00477FAB">
      <w:pPr>
        <w:pStyle w:val="H6"/>
        <w:rPr>
          <w:ins w:id="244" w:author="Huawei" w:date="2021-11-19T12:16:00Z"/>
          <w:rPrChange w:id="245" w:author="Huawei" w:date="2021-11-19T12:16:00Z">
            <w:rPr>
              <w:ins w:id="246" w:author="Huawei" w:date="2021-11-19T12:16:00Z"/>
            </w:rPr>
          </w:rPrChange>
        </w:rPr>
      </w:pPr>
      <w:ins w:id="247" w:author="Huawei" w:date="2021-11-19T12:16:00Z">
        <w:r w:rsidRPr="00477FAB">
          <w:rPr>
            <w:rPrChange w:id="248" w:author="Huawei" w:date="2021-11-19T12:16:00Z">
              <w:rPr/>
            </w:rPrChange>
          </w:rPr>
          <w:t>13.1.1.2</w:t>
        </w:r>
        <w:r w:rsidRPr="00477FAB">
          <w:rPr>
            <w:rPrChange w:id="249" w:author="Huawei" w:date="2021-11-19T12:16:00Z">
              <w:rPr/>
            </w:rPrChange>
          </w:rPr>
          <w:tab/>
          <w:t>Conformance requirements</w:t>
        </w:r>
      </w:ins>
    </w:p>
    <w:p w:rsidR="00477FAB" w:rsidRPr="00477FAB" w:rsidRDefault="00477FAB" w:rsidP="00477FAB">
      <w:pPr>
        <w:rPr>
          <w:ins w:id="250" w:author="Huawei" w:date="2021-11-19T12:16:00Z"/>
          <w:rPrChange w:id="251" w:author="Huawei" w:date="2021-11-19T12:16:00Z">
            <w:rPr>
              <w:ins w:id="252" w:author="Huawei" w:date="2021-11-19T12:16:00Z"/>
            </w:rPr>
          </w:rPrChange>
        </w:rPr>
      </w:pPr>
      <w:ins w:id="253" w:author="Huawei" w:date="2021-11-19T12:16:00Z">
        <w:r w:rsidRPr="00477FAB">
          <w:rPr>
            <w:rPrChange w:id="254" w:author="Huawei" w:date="2021-11-19T12:16:00Z">
              <w:rPr/>
            </w:rPrChange>
          </w:rPr>
          <w:t>References: The conformance requirements covered in the present TC are specified in: TS 24.587, clauses 5.2.2 and 5.2.3</w:t>
        </w:r>
        <w:r w:rsidRPr="00477FAB">
          <w:rPr>
            <w:lang w:eastAsia="zh-CN"/>
            <w:rPrChange w:id="255" w:author="Huawei" w:date="2021-11-19T12:16:00Z">
              <w:rPr>
                <w:lang w:eastAsia="zh-CN"/>
              </w:rPr>
            </w:rPrChange>
          </w:rPr>
          <w:t>.</w:t>
        </w:r>
        <w:r w:rsidRPr="00477FAB">
          <w:rPr>
            <w:rPrChange w:id="256" w:author="Huawei" w:date="2021-11-19T12:16:00Z">
              <w:rPr/>
            </w:rPrChange>
          </w:rPr>
          <w:t xml:space="preserve"> Unless otherwise stated these are Rel-16 requirements.</w:t>
        </w:r>
      </w:ins>
    </w:p>
    <w:p w:rsidR="00477FAB" w:rsidRPr="00477FAB" w:rsidRDefault="00477FAB" w:rsidP="00477FAB">
      <w:pPr>
        <w:rPr>
          <w:ins w:id="257" w:author="Huawei" w:date="2021-11-19T12:16:00Z"/>
          <w:rPrChange w:id="258" w:author="Huawei" w:date="2021-11-19T12:16:00Z">
            <w:rPr>
              <w:ins w:id="259" w:author="Huawei" w:date="2021-11-19T12:16:00Z"/>
            </w:rPr>
          </w:rPrChange>
        </w:rPr>
      </w:pPr>
      <w:ins w:id="260" w:author="Huawei" w:date="2021-11-19T12:16:00Z">
        <w:r w:rsidRPr="00477FAB">
          <w:rPr>
            <w:rPrChange w:id="261" w:author="Huawei" w:date="2021-11-19T12:16:00Z">
              <w:rPr/>
            </w:rPrChange>
          </w:rPr>
          <w:t>[TS 24.501, clause 5.2.2]</w:t>
        </w:r>
      </w:ins>
    </w:p>
    <w:p w:rsidR="00477FAB" w:rsidRPr="00477FAB" w:rsidRDefault="00477FAB" w:rsidP="00477FAB">
      <w:pPr>
        <w:rPr>
          <w:ins w:id="262" w:author="Huawei" w:date="2021-11-19T12:16:00Z"/>
          <w:noProof/>
          <w:lang w:eastAsia="zh-CN"/>
          <w:rPrChange w:id="263" w:author="Huawei" w:date="2021-11-19T12:16:00Z">
            <w:rPr>
              <w:ins w:id="264" w:author="Huawei" w:date="2021-11-19T12:16:00Z"/>
              <w:noProof/>
              <w:lang w:eastAsia="zh-CN"/>
            </w:rPr>
          </w:rPrChange>
        </w:rPr>
      </w:pPr>
      <w:ins w:id="265" w:author="Huawei" w:date="2021-11-19T12:16:00Z">
        <w:r w:rsidRPr="00477FAB">
          <w:rPr>
            <w:noProof/>
            <w:lang w:eastAsia="zh-CN"/>
            <w:rPrChange w:id="266" w:author="Huawei" w:date="2021-11-19T12:16:00Z">
              <w:rPr>
                <w:noProof/>
                <w:lang w:eastAsia="zh-CN"/>
              </w:rPr>
            </w:rPrChange>
          </w:rPr>
          <w:t>…</w:t>
        </w:r>
      </w:ins>
    </w:p>
    <w:p w:rsidR="00477FAB" w:rsidRPr="00477FAB" w:rsidRDefault="00477FAB" w:rsidP="00477FAB">
      <w:pPr>
        <w:rPr>
          <w:ins w:id="267" w:author="Huawei" w:date="2021-11-19T12:16:00Z"/>
          <w:noProof/>
          <w:rPrChange w:id="268" w:author="Huawei" w:date="2021-11-19T12:16:00Z">
            <w:rPr>
              <w:ins w:id="269" w:author="Huawei" w:date="2021-11-19T12:16:00Z"/>
              <w:noProof/>
            </w:rPr>
          </w:rPrChange>
        </w:rPr>
      </w:pPr>
      <w:ins w:id="270" w:author="Huawei" w:date="2021-11-19T12:16:00Z">
        <w:r w:rsidRPr="00477FAB">
          <w:rPr>
            <w:noProof/>
            <w:rPrChange w:id="271" w:author="Huawei" w:date="2021-11-19T12:16:00Z">
              <w:rPr>
                <w:noProof/>
              </w:rPr>
            </w:rPrChange>
          </w:rPr>
          <w:t xml:space="preserve">The UE shall use the V2X </w:t>
        </w:r>
        <w:r w:rsidRPr="00477FAB">
          <w:rPr>
            <w:rPrChange w:id="272" w:author="Huawei" w:date="2021-11-19T12:16:00Z">
              <w:rPr/>
            </w:rPrChange>
          </w:rPr>
          <w:t xml:space="preserve">configuration </w:t>
        </w:r>
        <w:r w:rsidRPr="00477FAB">
          <w:rPr>
            <w:noProof/>
            <w:rPrChange w:id="273" w:author="Huawei" w:date="2021-11-19T12:16:00Z">
              <w:rPr>
                <w:noProof/>
              </w:rPr>
            </w:rPrChange>
          </w:rPr>
          <w:t>parameters in the following order of decreasing precedence:</w:t>
        </w:r>
      </w:ins>
    </w:p>
    <w:p w:rsidR="00477FAB" w:rsidRPr="00477FAB" w:rsidRDefault="00477FAB" w:rsidP="00477FAB">
      <w:pPr>
        <w:pStyle w:val="B1"/>
        <w:rPr>
          <w:ins w:id="274" w:author="Huawei" w:date="2021-11-19T12:16:00Z"/>
          <w:noProof/>
          <w:lang w:val="en-US"/>
          <w:rPrChange w:id="275" w:author="Huawei" w:date="2021-11-19T12:16:00Z">
            <w:rPr>
              <w:ins w:id="276" w:author="Huawei" w:date="2021-11-19T12:16:00Z"/>
              <w:noProof/>
              <w:lang w:val="en-US"/>
            </w:rPr>
          </w:rPrChange>
        </w:rPr>
      </w:pPr>
      <w:ins w:id="277" w:author="Huawei" w:date="2021-11-19T12:16:00Z">
        <w:r w:rsidRPr="00477FAB">
          <w:rPr>
            <w:noProof/>
            <w:lang w:val="en-US"/>
            <w:rPrChange w:id="278" w:author="Huawei" w:date="2021-11-19T12:16:00Z">
              <w:rPr>
                <w:noProof/>
                <w:lang w:val="en-US"/>
              </w:rPr>
            </w:rPrChange>
          </w:rPr>
          <w:t>a)</w:t>
        </w:r>
        <w:r w:rsidRPr="00477FAB">
          <w:rPr>
            <w:noProof/>
            <w:lang w:val="en-US"/>
            <w:rPrChange w:id="279" w:author="Huawei" w:date="2021-11-19T12:16:00Z">
              <w:rPr>
                <w:noProof/>
                <w:lang w:val="en-US"/>
              </w:rPr>
            </w:rPrChange>
          </w:rPr>
          <w:tab/>
          <w:t xml:space="preserve">the </w:t>
        </w:r>
        <w:r w:rsidRPr="00477FAB">
          <w:rPr>
            <w:noProof/>
            <w:rPrChange w:id="280" w:author="Huawei" w:date="2021-11-19T12:16:00Z">
              <w:rPr>
                <w:noProof/>
              </w:rPr>
            </w:rPrChange>
          </w:rPr>
          <w:t>V2X configuration</w:t>
        </w:r>
        <w:r w:rsidRPr="00477FAB">
          <w:rPr>
            <w:rPrChange w:id="281" w:author="Huawei" w:date="2021-11-19T12:16:00Z">
              <w:rPr/>
            </w:rPrChange>
          </w:rPr>
          <w:t xml:space="preserve"> </w:t>
        </w:r>
        <w:r w:rsidRPr="00477FAB">
          <w:rPr>
            <w:noProof/>
            <w:rPrChange w:id="282" w:author="Huawei" w:date="2021-11-19T12:16:00Z">
              <w:rPr>
                <w:noProof/>
              </w:rPr>
            </w:rPrChange>
          </w:rPr>
          <w:t xml:space="preserve">parameters </w:t>
        </w:r>
        <w:r w:rsidRPr="00477FAB">
          <w:rPr>
            <w:rPrChange w:id="283" w:author="Huawei" w:date="2021-11-19T12:16:00Z">
              <w:rPr/>
            </w:rPrChange>
          </w:rPr>
          <w:t>provided as a V2XP using the UE policy delivery service as specified in annex D of 3GPP</w:t>
        </w:r>
        <w:r w:rsidRPr="00477FAB">
          <w:rPr>
            <w:lang w:val="cs-CZ"/>
            <w:rPrChange w:id="284" w:author="Huawei" w:date="2021-11-19T12:16:00Z">
              <w:rPr>
                <w:lang w:val="cs-CZ"/>
              </w:rPr>
            </w:rPrChange>
          </w:rPr>
          <w:t> TS 24.501 [6]</w:t>
        </w:r>
        <w:r w:rsidRPr="00477FAB">
          <w:rPr>
            <w:noProof/>
            <w:lang w:val="en-US"/>
            <w:rPrChange w:id="285" w:author="Huawei" w:date="2021-11-19T12:16:00Z">
              <w:rPr>
                <w:noProof/>
                <w:lang w:val="en-US"/>
              </w:rPr>
            </w:rPrChange>
          </w:rPr>
          <w:t>;</w:t>
        </w:r>
      </w:ins>
    </w:p>
    <w:p w:rsidR="00477FAB" w:rsidRPr="00477FAB" w:rsidRDefault="00477FAB" w:rsidP="00477FAB">
      <w:pPr>
        <w:pStyle w:val="B1"/>
        <w:rPr>
          <w:ins w:id="286" w:author="Huawei" w:date="2021-11-19T12:16:00Z"/>
          <w:rPrChange w:id="287" w:author="Huawei" w:date="2021-11-19T12:16:00Z">
            <w:rPr>
              <w:ins w:id="288" w:author="Huawei" w:date="2021-11-19T12:16:00Z"/>
            </w:rPr>
          </w:rPrChange>
        </w:rPr>
      </w:pPr>
      <w:ins w:id="289" w:author="Huawei" w:date="2021-11-19T12:16:00Z">
        <w:r w:rsidRPr="00477FAB">
          <w:rPr>
            <w:rPrChange w:id="290" w:author="Huawei" w:date="2021-11-19T12:16:00Z">
              <w:rPr/>
            </w:rPrChange>
          </w:rPr>
          <w:lastRenderedPageBreak/>
          <w:t>b)</w:t>
        </w:r>
        <w:r w:rsidRPr="00477FAB">
          <w:rPr>
            <w:rPrChange w:id="291" w:author="Huawei" w:date="2021-11-19T12:16:00Z">
              <w:rPr/>
            </w:rPrChange>
          </w:rPr>
          <w:tab/>
        </w:r>
        <w:proofErr w:type="gramStart"/>
        <w:r w:rsidRPr="00477FAB">
          <w:rPr>
            <w:rPrChange w:id="292" w:author="Huawei" w:date="2021-11-19T12:16:00Z">
              <w:rPr/>
            </w:rPrChange>
          </w:rPr>
          <w:t>the</w:t>
        </w:r>
        <w:proofErr w:type="gramEnd"/>
        <w:r w:rsidRPr="00477FAB">
          <w:rPr>
            <w:rPrChange w:id="293" w:author="Huawei" w:date="2021-11-19T12:16:00Z">
              <w:rPr/>
            </w:rPrChange>
          </w:rPr>
          <w:t xml:space="preserve"> V2X configuration parameters provided by a V2X application server via V1 reference point;</w:t>
        </w:r>
      </w:ins>
    </w:p>
    <w:p w:rsidR="00477FAB" w:rsidRPr="00477FAB" w:rsidRDefault="00477FAB" w:rsidP="00477FAB">
      <w:pPr>
        <w:pStyle w:val="B1"/>
        <w:rPr>
          <w:ins w:id="294" w:author="Huawei" w:date="2021-11-19T12:16:00Z"/>
          <w:noProof/>
          <w:lang w:val="en-US"/>
          <w:rPrChange w:id="295" w:author="Huawei" w:date="2021-11-19T12:16:00Z">
            <w:rPr>
              <w:ins w:id="296" w:author="Huawei" w:date="2021-11-19T12:16:00Z"/>
              <w:noProof/>
              <w:lang w:val="en-US"/>
            </w:rPr>
          </w:rPrChange>
        </w:rPr>
      </w:pPr>
      <w:ins w:id="297" w:author="Huawei" w:date="2021-11-19T12:16:00Z">
        <w:r w:rsidRPr="00477FAB">
          <w:rPr>
            <w:noProof/>
            <w:lang w:val="en-US"/>
            <w:rPrChange w:id="298" w:author="Huawei" w:date="2021-11-19T12:16:00Z">
              <w:rPr>
                <w:noProof/>
                <w:lang w:val="en-US"/>
              </w:rPr>
            </w:rPrChange>
          </w:rPr>
          <w:t>c)</w:t>
        </w:r>
        <w:r w:rsidRPr="00477FAB">
          <w:rPr>
            <w:noProof/>
            <w:lang w:val="en-US"/>
            <w:rPrChange w:id="299" w:author="Huawei" w:date="2021-11-19T12:16:00Z">
              <w:rPr>
                <w:noProof/>
                <w:lang w:val="en-US"/>
              </w:rPr>
            </w:rPrChange>
          </w:rPr>
          <w:tab/>
          <w:t xml:space="preserve">the </w:t>
        </w:r>
        <w:r w:rsidRPr="00477FAB">
          <w:rPr>
            <w:noProof/>
            <w:rPrChange w:id="300" w:author="Huawei" w:date="2021-11-19T12:16:00Z">
              <w:rPr>
                <w:noProof/>
              </w:rPr>
            </w:rPrChange>
          </w:rPr>
          <w:t xml:space="preserve">V2X </w:t>
        </w:r>
        <w:r w:rsidRPr="00477FAB">
          <w:rPr>
            <w:rPrChange w:id="301" w:author="Huawei" w:date="2021-11-19T12:16:00Z">
              <w:rPr/>
            </w:rPrChange>
          </w:rPr>
          <w:t xml:space="preserve">configuration </w:t>
        </w:r>
        <w:r w:rsidRPr="00477FAB">
          <w:rPr>
            <w:noProof/>
            <w:rPrChange w:id="302" w:author="Huawei" w:date="2021-11-19T12:16:00Z">
              <w:rPr>
                <w:noProof/>
              </w:rPr>
            </w:rPrChange>
          </w:rPr>
          <w:t xml:space="preserve">parameters </w:t>
        </w:r>
        <w:r w:rsidRPr="00477FAB">
          <w:rPr>
            <w:noProof/>
            <w:lang w:val="en-US"/>
            <w:rPrChange w:id="303" w:author="Huawei" w:date="2021-11-19T12:16:00Z">
              <w:rPr>
                <w:noProof/>
                <w:lang w:val="en-US"/>
              </w:rPr>
            </w:rPrChange>
          </w:rPr>
          <w:t>configured in the USIM; and</w:t>
        </w:r>
      </w:ins>
    </w:p>
    <w:p w:rsidR="00477FAB" w:rsidRPr="00477FAB" w:rsidRDefault="00477FAB" w:rsidP="00477FAB">
      <w:pPr>
        <w:pStyle w:val="B1"/>
        <w:rPr>
          <w:ins w:id="304" w:author="Huawei" w:date="2021-11-19T12:16:00Z"/>
          <w:noProof/>
          <w:lang w:val="en-US"/>
          <w:rPrChange w:id="305" w:author="Huawei" w:date="2021-11-19T12:16:00Z">
            <w:rPr>
              <w:ins w:id="306" w:author="Huawei" w:date="2021-11-19T12:16:00Z"/>
              <w:noProof/>
              <w:lang w:val="en-US"/>
            </w:rPr>
          </w:rPrChange>
        </w:rPr>
      </w:pPr>
      <w:ins w:id="307" w:author="Huawei" w:date="2021-11-19T12:16:00Z">
        <w:r w:rsidRPr="00477FAB">
          <w:rPr>
            <w:noProof/>
            <w:lang w:val="en-US"/>
            <w:rPrChange w:id="308" w:author="Huawei" w:date="2021-11-19T12:16:00Z">
              <w:rPr>
                <w:noProof/>
                <w:lang w:val="en-US"/>
              </w:rPr>
            </w:rPrChange>
          </w:rPr>
          <w:t>d)</w:t>
        </w:r>
        <w:r w:rsidRPr="00477FAB">
          <w:rPr>
            <w:noProof/>
            <w:lang w:val="en-US"/>
            <w:rPrChange w:id="309" w:author="Huawei" w:date="2021-11-19T12:16:00Z">
              <w:rPr>
                <w:noProof/>
                <w:lang w:val="en-US"/>
              </w:rPr>
            </w:rPrChange>
          </w:rPr>
          <w:tab/>
          <w:t xml:space="preserve">the </w:t>
        </w:r>
        <w:r w:rsidRPr="00477FAB">
          <w:rPr>
            <w:noProof/>
            <w:rPrChange w:id="310" w:author="Huawei" w:date="2021-11-19T12:16:00Z">
              <w:rPr>
                <w:noProof/>
              </w:rPr>
            </w:rPrChange>
          </w:rPr>
          <w:t>V2X configuration</w:t>
        </w:r>
        <w:r w:rsidRPr="00477FAB">
          <w:rPr>
            <w:rPrChange w:id="311" w:author="Huawei" w:date="2021-11-19T12:16:00Z">
              <w:rPr/>
            </w:rPrChange>
          </w:rPr>
          <w:t xml:space="preserve"> </w:t>
        </w:r>
        <w:r w:rsidRPr="00477FAB">
          <w:rPr>
            <w:noProof/>
            <w:rPrChange w:id="312" w:author="Huawei" w:date="2021-11-19T12:16:00Z">
              <w:rPr>
                <w:noProof/>
              </w:rPr>
            </w:rPrChange>
          </w:rPr>
          <w:t xml:space="preserve">parameters </w:t>
        </w:r>
        <w:r w:rsidRPr="00477FAB">
          <w:rPr>
            <w:noProof/>
            <w:lang w:val="en-US"/>
            <w:rPrChange w:id="313" w:author="Huawei" w:date="2021-11-19T12:16:00Z">
              <w:rPr>
                <w:noProof/>
                <w:lang w:val="en-US"/>
              </w:rPr>
            </w:rPrChange>
          </w:rPr>
          <w:t>pre-configured in the ME.</w:t>
        </w:r>
      </w:ins>
    </w:p>
    <w:p w:rsidR="00477FAB" w:rsidRPr="00477FAB" w:rsidRDefault="00477FAB" w:rsidP="00477FAB">
      <w:pPr>
        <w:rPr>
          <w:ins w:id="314" w:author="Huawei" w:date="2021-11-19T12:16:00Z"/>
          <w:rPrChange w:id="315" w:author="Huawei" w:date="2021-11-19T12:16:00Z">
            <w:rPr>
              <w:ins w:id="316" w:author="Huawei" w:date="2021-11-19T12:16:00Z"/>
            </w:rPr>
          </w:rPrChange>
        </w:rPr>
      </w:pPr>
      <w:ins w:id="317" w:author="Huawei" w:date="2021-11-19T12:16:00Z">
        <w:r w:rsidRPr="00477FAB">
          <w:rPr>
            <w:rPrChange w:id="318" w:author="Huawei" w:date="2021-11-19T12:16:00Z">
              <w:rPr/>
            </w:rPrChange>
          </w:rPr>
          <w:t>[TS 24.501, clause 5.2.3]</w:t>
        </w:r>
      </w:ins>
    </w:p>
    <w:p w:rsidR="00477FAB" w:rsidRPr="00477FAB" w:rsidRDefault="00477FAB" w:rsidP="00477FAB">
      <w:pPr>
        <w:rPr>
          <w:ins w:id="319" w:author="Huawei" w:date="2021-11-19T12:16:00Z"/>
          <w:noProof/>
          <w:lang w:val="en-US"/>
          <w:rPrChange w:id="320" w:author="Huawei" w:date="2021-11-19T12:16:00Z">
            <w:rPr>
              <w:ins w:id="321" w:author="Huawei" w:date="2021-11-19T12:16:00Z"/>
              <w:noProof/>
              <w:lang w:val="en-US"/>
            </w:rPr>
          </w:rPrChange>
        </w:rPr>
      </w:pPr>
      <w:ins w:id="322" w:author="Huawei" w:date="2021-11-19T12:16:00Z">
        <w:r w:rsidRPr="00477FAB">
          <w:rPr>
            <w:noProof/>
            <w:lang w:val="en-US"/>
            <w:rPrChange w:id="323" w:author="Huawei" w:date="2021-11-19T12:16:00Z">
              <w:rPr>
                <w:noProof/>
                <w:lang w:val="en-US"/>
              </w:rPr>
            </w:rPrChange>
          </w:rPr>
          <w:t>The configuration parameters for V2X communication over PC5 consist of:</w:t>
        </w:r>
      </w:ins>
    </w:p>
    <w:p w:rsidR="00477FAB" w:rsidRPr="00477FAB" w:rsidRDefault="00477FAB" w:rsidP="00477FAB">
      <w:pPr>
        <w:pStyle w:val="B1"/>
        <w:rPr>
          <w:ins w:id="324" w:author="Huawei" w:date="2021-11-19T12:16:00Z"/>
          <w:noProof/>
          <w:lang w:val="en-US"/>
          <w:rPrChange w:id="325" w:author="Huawei" w:date="2021-11-19T12:16:00Z">
            <w:rPr>
              <w:ins w:id="326" w:author="Huawei" w:date="2021-11-19T12:16:00Z"/>
              <w:noProof/>
              <w:lang w:val="en-US"/>
            </w:rPr>
          </w:rPrChange>
        </w:rPr>
      </w:pPr>
      <w:ins w:id="327" w:author="Huawei" w:date="2021-11-19T12:16:00Z">
        <w:r w:rsidRPr="00477FAB">
          <w:rPr>
            <w:noProof/>
            <w:lang w:val="en-US"/>
            <w:rPrChange w:id="328" w:author="Huawei" w:date="2021-11-19T12:16:00Z">
              <w:rPr>
                <w:noProof/>
                <w:lang w:val="en-US"/>
              </w:rPr>
            </w:rPrChange>
          </w:rPr>
          <w:t>a)</w:t>
        </w:r>
        <w:r w:rsidRPr="00477FAB">
          <w:rPr>
            <w:noProof/>
            <w:lang w:val="en-US"/>
            <w:rPrChange w:id="329" w:author="Huawei" w:date="2021-11-19T12:16:00Z">
              <w:rPr>
                <w:noProof/>
                <w:lang w:val="en-US"/>
              </w:rPr>
            </w:rPrChange>
          </w:rPr>
          <w:tab/>
          <w:t>a validity timer for the validity of the configuration parameters for V2X communication over PC5;</w:t>
        </w:r>
      </w:ins>
    </w:p>
    <w:p w:rsidR="00477FAB" w:rsidRPr="00477FAB" w:rsidRDefault="00477FAB" w:rsidP="00477FAB">
      <w:pPr>
        <w:pStyle w:val="B1"/>
        <w:rPr>
          <w:ins w:id="330" w:author="Huawei" w:date="2021-11-19T12:16:00Z"/>
          <w:noProof/>
          <w:lang w:val="en-US"/>
          <w:rPrChange w:id="331" w:author="Huawei" w:date="2021-11-19T12:16:00Z">
            <w:rPr>
              <w:ins w:id="332" w:author="Huawei" w:date="2021-11-19T12:16:00Z"/>
              <w:noProof/>
              <w:lang w:val="en-US"/>
            </w:rPr>
          </w:rPrChange>
        </w:rPr>
      </w:pPr>
      <w:ins w:id="333" w:author="Huawei" w:date="2021-11-19T12:16:00Z">
        <w:r w:rsidRPr="00477FAB">
          <w:rPr>
            <w:noProof/>
            <w:lang w:val="en-US"/>
            <w:rPrChange w:id="334" w:author="Huawei" w:date="2021-11-19T12:16:00Z">
              <w:rPr>
                <w:noProof/>
                <w:lang w:val="en-US"/>
              </w:rPr>
            </w:rPrChange>
          </w:rPr>
          <w:t>b)</w:t>
        </w:r>
        <w:r w:rsidRPr="00477FAB">
          <w:rPr>
            <w:noProof/>
            <w:lang w:val="en-US"/>
            <w:rPrChange w:id="335" w:author="Huawei" w:date="2021-11-19T12:16:00Z">
              <w:rPr>
                <w:noProof/>
                <w:lang w:val="en-US"/>
              </w:rPr>
            </w:rPrChange>
          </w:rPr>
          <w:tab/>
          <w:t>a list of PLMNs and RATs in which the UE is authorized to use V2X communication over PC5 when the UE is served by E-UTRA or served by NR. Each entry of the list contains a PLMN ID and RATs in which the UE is authorized to use V2X communication over PC5;</w:t>
        </w:r>
      </w:ins>
    </w:p>
    <w:p w:rsidR="00477FAB" w:rsidRPr="00477FAB" w:rsidRDefault="00477FAB" w:rsidP="00477FAB">
      <w:pPr>
        <w:pStyle w:val="B1"/>
        <w:rPr>
          <w:ins w:id="336" w:author="Huawei" w:date="2021-11-19T12:16:00Z"/>
          <w:noProof/>
          <w:lang w:val="en-US"/>
          <w:rPrChange w:id="337" w:author="Huawei" w:date="2021-11-19T12:16:00Z">
            <w:rPr>
              <w:ins w:id="338" w:author="Huawei" w:date="2021-11-19T12:16:00Z"/>
              <w:noProof/>
              <w:lang w:val="en-US"/>
            </w:rPr>
          </w:rPrChange>
        </w:rPr>
      </w:pPr>
      <w:ins w:id="339" w:author="Huawei" w:date="2021-11-19T12:16:00Z">
        <w:r w:rsidRPr="00477FAB">
          <w:rPr>
            <w:noProof/>
            <w:lang w:val="en-US"/>
            <w:rPrChange w:id="340" w:author="Huawei" w:date="2021-11-19T12:16:00Z">
              <w:rPr>
                <w:noProof/>
                <w:lang w:val="en-US"/>
              </w:rPr>
            </w:rPrChange>
          </w:rPr>
          <w:t>c)</w:t>
        </w:r>
        <w:r w:rsidRPr="00477FAB">
          <w:rPr>
            <w:noProof/>
            <w:lang w:val="en-US"/>
            <w:rPrChange w:id="341" w:author="Huawei" w:date="2021-11-19T12:16:00Z">
              <w:rPr>
                <w:noProof/>
                <w:lang w:val="en-US"/>
              </w:rPr>
            </w:rPrChange>
          </w:rPr>
          <w:tab/>
          <w:t>an indication of whether the UE is authorized to use V2X communication over PC5 when the UE is not served by E-UTRA and not served by NR;</w:t>
        </w:r>
      </w:ins>
    </w:p>
    <w:p w:rsidR="00477FAB" w:rsidRPr="00477FAB" w:rsidRDefault="00477FAB" w:rsidP="00477FAB">
      <w:pPr>
        <w:pStyle w:val="B1"/>
        <w:rPr>
          <w:ins w:id="342" w:author="Huawei" w:date="2021-11-19T12:16:00Z"/>
          <w:noProof/>
          <w:lang w:val="en-US"/>
          <w:rPrChange w:id="343" w:author="Huawei" w:date="2021-11-19T12:16:00Z">
            <w:rPr>
              <w:ins w:id="344" w:author="Huawei" w:date="2021-11-19T12:16:00Z"/>
              <w:noProof/>
              <w:lang w:val="en-US"/>
            </w:rPr>
          </w:rPrChange>
        </w:rPr>
      </w:pPr>
      <w:ins w:id="345" w:author="Huawei" w:date="2021-11-19T12:16:00Z">
        <w:r w:rsidRPr="00477FAB">
          <w:rPr>
            <w:noProof/>
            <w:lang w:val="en-US"/>
            <w:rPrChange w:id="346" w:author="Huawei" w:date="2021-11-19T12:16:00Z">
              <w:rPr>
                <w:noProof/>
                <w:lang w:val="en-US"/>
              </w:rPr>
            </w:rPrChange>
          </w:rPr>
          <w:t>d)</w:t>
        </w:r>
        <w:r w:rsidRPr="00477FAB">
          <w:rPr>
            <w:noProof/>
            <w:lang w:val="en-US"/>
            <w:rPrChange w:id="347" w:author="Huawei" w:date="2021-11-19T12:16:00Z">
              <w:rPr>
                <w:noProof/>
                <w:lang w:val="en-US"/>
              </w:rPr>
            </w:rPrChange>
          </w:rPr>
          <w:tab/>
          <w:t xml:space="preserve">list of RATs in which the UE is authorized to use V2X communication over PC5 </w:t>
        </w:r>
        <w:r w:rsidRPr="00477FAB">
          <w:rPr>
            <w:rFonts w:hint="eastAsia"/>
            <w:lang w:val="en-US" w:eastAsia="zh-CN"/>
            <w:rPrChange w:id="348" w:author="Huawei" w:date="2021-11-19T12:16:00Z">
              <w:rPr>
                <w:rFonts w:hint="eastAsia"/>
                <w:lang w:val="en-US" w:eastAsia="zh-CN"/>
              </w:rPr>
            </w:rPrChange>
          </w:rPr>
          <w:t xml:space="preserve">and the radio parameters of the RAT for V2X communication over PC5 applicable per geographical area with an indication </w:t>
        </w:r>
        <w:r w:rsidRPr="00477FAB">
          <w:rPr>
            <w:lang w:val="en-US"/>
            <w:rPrChange w:id="349" w:author="Huawei" w:date="2021-11-19T12:16:00Z">
              <w:rPr>
                <w:lang w:val="en-US"/>
              </w:rPr>
            </w:rPrChange>
          </w:rPr>
          <w:t>of whether these radio parameters</w:t>
        </w:r>
        <w:r w:rsidRPr="00477FAB">
          <w:rPr>
            <w:rFonts w:hint="eastAsia"/>
            <w:lang w:val="en-US" w:eastAsia="zh-CN"/>
            <w:rPrChange w:id="350" w:author="Huawei" w:date="2021-11-19T12:16:00Z">
              <w:rPr>
                <w:rFonts w:hint="eastAsia"/>
                <w:lang w:val="en-US" w:eastAsia="zh-CN"/>
              </w:rPr>
            </w:rPrChange>
          </w:rPr>
          <w:t xml:space="preserve"> of the RAT</w:t>
        </w:r>
        <w:r w:rsidRPr="00477FAB">
          <w:rPr>
            <w:lang w:val="en-US"/>
            <w:rPrChange w:id="351" w:author="Huawei" w:date="2021-11-19T12:16:00Z">
              <w:rPr>
                <w:lang w:val="en-US"/>
              </w:rPr>
            </w:rPrChange>
          </w:rPr>
          <w:t xml:space="preserve"> are </w:t>
        </w:r>
        <w:r w:rsidRPr="00477FAB">
          <w:rPr>
            <w:rPrChange w:id="352" w:author="Huawei" w:date="2021-11-19T12:16:00Z">
              <w:rPr/>
            </w:rPrChange>
          </w:rPr>
          <w:t>"operator managed" or "non-operator managed"</w:t>
        </w:r>
        <w:r w:rsidRPr="00477FAB">
          <w:rPr>
            <w:rFonts w:hint="eastAsia"/>
            <w:lang w:eastAsia="zh-CN"/>
            <w:rPrChange w:id="353" w:author="Huawei" w:date="2021-11-19T12:16:00Z">
              <w:rPr>
                <w:rFonts w:hint="eastAsia"/>
                <w:lang w:eastAsia="zh-CN"/>
              </w:rPr>
            </w:rPrChange>
          </w:rPr>
          <w:t xml:space="preserve"> </w:t>
        </w:r>
        <w:r w:rsidRPr="00477FAB">
          <w:rPr>
            <w:lang w:val="en-US"/>
            <w:rPrChange w:id="354" w:author="Huawei" w:date="2021-11-19T12:16:00Z">
              <w:rPr>
                <w:lang w:val="en-US"/>
              </w:rPr>
            </w:rPrChange>
          </w:rPr>
          <w:t>when the UE is not served by E-UTRA and not served by NR</w:t>
        </w:r>
        <w:r w:rsidRPr="00477FAB">
          <w:rPr>
            <w:noProof/>
            <w:lang w:val="en-US"/>
            <w:rPrChange w:id="355" w:author="Huawei" w:date="2021-11-19T12:16:00Z">
              <w:rPr>
                <w:noProof/>
                <w:lang w:val="en-US"/>
              </w:rPr>
            </w:rPrChange>
          </w:rPr>
          <w:t>;</w:t>
        </w:r>
      </w:ins>
    </w:p>
    <w:p w:rsidR="00477FAB" w:rsidRPr="00477FAB" w:rsidRDefault="00477FAB" w:rsidP="00477FAB">
      <w:pPr>
        <w:pStyle w:val="B1"/>
        <w:rPr>
          <w:ins w:id="356" w:author="Huawei" w:date="2021-11-19T12:16:00Z"/>
          <w:noProof/>
          <w:lang w:val="en-US"/>
          <w:rPrChange w:id="357" w:author="Huawei" w:date="2021-11-19T12:16:00Z">
            <w:rPr>
              <w:ins w:id="358" w:author="Huawei" w:date="2021-11-19T12:16:00Z"/>
              <w:noProof/>
              <w:lang w:val="en-US"/>
            </w:rPr>
          </w:rPrChange>
        </w:rPr>
      </w:pPr>
      <w:ins w:id="359" w:author="Huawei" w:date="2021-11-19T12:16:00Z">
        <w:r w:rsidRPr="00477FAB">
          <w:rPr>
            <w:noProof/>
            <w:lang w:val="en-US"/>
            <w:rPrChange w:id="360" w:author="Huawei" w:date="2021-11-19T12:16:00Z">
              <w:rPr>
                <w:noProof/>
                <w:lang w:val="en-US"/>
              </w:rPr>
            </w:rPrChange>
          </w:rPr>
          <w:t>e)</w:t>
        </w:r>
        <w:r w:rsidRPr="00477FAB">
          <w:rPr>
            <w:noProof/>
            <w:lang w:val="en-US"/>
            <w:rPrChange w:id="361" w:author="Huawei" w:date="2021-11-19T12:16:00Z">
              <w:rPr>
                <w:noProof/>
                <w:lang w:val="en-US"/>
              </w:rPr>
            </w:rPrChange>
          </w:rPr>
          <w:tab/>
          <w:t>void</w:t>
        </w:r>
      </w:ins>
    </w:p>
    <w:p w:rsidR="00477FAB" w:rsidRPr="00477FAB" w:rsidRDefault="00477FAB" w:rsidP="00477FAB">
      <w:pPr>
        <w:pStyle w:val="B1"/>
        <w:rPr>
          <w:ins w:id="362" w:author="Huawei" w:date="2021-11-19T12:16:00Z"/>
          <w:noProof/>
          <w:lang w:val="en-US"/>
          <w:rPrChange w:id="363" w:author="Huawei" w:date="2021-11-19T12:16:00Z">
            <w:rPr>
              <w:ins w:id="364" w:author="Huawei" w:date="2021-11-19T12:16:00Z"/>
              <w:noProof/>
              <w:lang w:val="en-US"/>
            </w:rPr>
          </w:rPrChange>
        </w:rPr>
      </w:pPr>
      <w:ins w:id="365" w:author="Huawei" w:date="2021-11-19T12:16:00Z">
        <w:r w:rsidRPr="00477FAB">
          <w:rPr>
            <w:noProof/>
            <w:lang w:val="en-US"/>
            <w:rPrChange w:id="366" w:author="Huawei" w:date="2021-11-19T12:16:00Z">
              <w:rPr>
                <w:noProof/>
                <w:lang w:val="en-US"/>
              </w:rPr>
            </w:rPrChange>
          </w:rPr>
          <w:t>f)</w:t>
        </w:r>
        <w:r w:rsidRPr="00477FAB">
          <w:rPr>
            <w:noProof/>
            <w:lang w:val="en-US"/>
            <w:rPrChange w:id="367" w:author="Huawei" w:date="2021-11-19T12:16:00Z">
              <w:rPr>
                <w:noProof/>
                <w:lang w:val="en-US"/>
              </w:rPr>
            </w:rPrChange>
          </w:rPr>
          <w:tab/>
          <w:t>optionally, a list of V2X service identifier to PC5 RAT(s) and Tx profiles mapping rules. Each mapping rule contains one or more V2X service identifiers, PC5 RAT(s) and, if the PC5 RAT(s) include E-UTRA-PC5, Tx profiles corresponding to the E-UTRA-PC5;</w:t>
        </w:r>
      </w:ins>
    </w:p>
    <w:p w:rsidR="00477FAB" w:rsidRPr="00477FAB" w:rsidRDefault="00477FAB" w:rsidP="00477FAB">
      <w:pPr>
        <w:pStyle w:val="B1"/>
        <w:rPr>
          <w:ins w:id="368" w:author="Huawei" w:date="2021-11-19T12:16:00Z"/>
          <w:noProof/>
          <w:rPrChange w:id="369" w:author="Huawei" w:date="2021-11-19T12:16:00Z">
            <w:rPr>
              <w:ins w:id="370" w:author="Huawei" w:date="2021-11-19T12:16:00Z"/>
              <w:noProof/>
            </w:rPr>
          </w:rPrChange>
        </w:rPr>
      </w:pPr>
      <w:ins w:id="371" w:author="Huawei" w:date="2021-11-19T12:16:00Z">
        <w:r w:rsidRPr="00477FAB">
          <w:rPr>
            <w:noProof/>
            <w:lang w:val="en-US"/>
            <w:rPrChange w:id="372" w:author="Huawei" w:date="2021-11-19T12:16:00Z">
              <w:rPr>
                <w:noProof/>
                <w:lang w:val="en-US"/>
              </w:rPr>
            </w:rPrChange>
          </w:rPr>
          <w:t>g)</w:t>
        </w:r>
        <w:r w:rsidRPr="00477FAB">
          <w:rPr>
            <w:noProof/>
            <w:lang w:val="en-US"/>
            <w:rPrChange w:id="373" w:author="Huawei" w:date="2021-11-19T12:16:00Z">
              <w:rPr>
                <w:noProof/>
                <w:lang w:val="en-US"/>
              </w:rPr>
            </w:rPrChange>
          </w:rPr>
          <w:tab/>
        </w:r>
        <w:r w:rsidRPr="00477FAB">
          <w:rPr>
            <w:noProof/>
            <w:rPrChange w:id="374" w:author="Huawei" w:date="2021-11-19T12:16:00Z">
              <w:rPr>
                <w:noProof/>
              </w:rPr>
            </w:rPrChange>
          </w:rPr>
          <w:t>configuration parameters for privacy support, consisting of:</w:t>
        </w:r>
      </w:ins>
    </w:p>
    <w:p w:rsidR="00477FAB" w:rsidRPr="00477FAB" w:rsidRDefault="00477FAB" w:rsidP="00477FAB">
      <w:pPr>
        <w:pStyle w:val="B2"/>
        <w:rPr>
          <w:ins w:id="375" w:author="Huawei" w:date="2021-11-19T12:16:00Z"/>
          <w:rPrChange w:id="376" w:author="Huawei" w:date="2021-11-19T12:16:00Z">
            <w:rPr>
              <w:ins w:id="377" w:author="Huawei" w:date="2021-11-19T12:16:00Z"/>
            </w:rPr>
          </w:rPrChange>
        </w:rPr>
      </w:pPr>
      <w:ins w:id="378" w:author="Huawei" w:date="2021-11-19T12:16:00Z">
        <w:r w:rsidRPr="00477FAB">
          <w:rPr>
            <w:rPrChange w:id="379" w:author="Huawei" w:date="2021-11-19T12:16:00Z">
              <w:rPr/>
            </w:rPrChange>
          </w:rPr>
          <w:t>1)</w:t>
        </w:r>
        <w:r w:rsidRPr="00477FAB">
          <w:rPr>
            <w:noProof/>
            <w:lang w:val="en-US"/>
            <w:rPrChange w:id="380" w:author="Huawei" w:date="2021-11-19T12:16:00Z">
              <w:rPr>
                <w:noProof/>
                <w:lang w:val="en-US"/>
              </w:rPr>
            </w:rPrChange>
          </w:rPr>
          <w:tab/>
          <w:t>a list of V2X services requiring privacy. Each entry of the list contains one or more V2X service identifiers and one or more geographical areas where the privacy is required;</w:t>
        </w:r>
        <w:r w:rsidRPr="00477FAB">
          <w:rPr>
            <w:rPrChange w:id="381" w:author="Huawei" w:date="2021-11-19T12:16:00Z">
              <w:rPr/>
            </w:rPrChange>
          </w:rPr>
          <w:t xml:space="preserve"> and</w:t>
        </w:r>
      </w:ins>
    </w:p>
    <w:p w:rsidR="00477FAB" w:rsidRPr="00477FAB" w:rsidRDefault="00477FAB" w:rsidP="00477FAB">
      <w:pPr>
        <w:pStyle w:val="B2"/>
        <w:rPr>
          <w:ins w:id="382" w:author="Huawei" w:date="2021-11-19T12:16:00Z"/>
          <w:rPrChange w:id="383" w:author="Huawei" w:date="2021-11-19T12:16:00Z">
            <w:rPr>
              <w:ins w:id="384" w:author="Huawei" w:date="2021-11-19T12:16:00Z"/>
            </w:rPr>
          </w:rPrChange>
        </w:rPr>
      </w:pPr>
      <w:ins w:id="385" w:author="Huawei" w:date="2021-11-19T12:16:00Z">
        <w:r w:rsidRPr="00477FAB">
          <w:rPr>
            <w:rPrChange w:id="386" w:author="Huawei" w:date="2021-11-19T12:16:00Z">
              <w:rPr/>
            </w:rPrChange>
          </w:rPr>
          <w:t>2)</w:t>
        </w:r>
        <w:r w:rsidRPr="00477FAB">
          <w:rPr>
            <w:rPrChange w:id="387" w:author="Huawei" w:date="2021-11-19T12:16:00Z">
              <w:rPr/>
            </w:rPrChange>
          </w:rPr>
          <w:tab/>
        </w:r>
        <w:proofErr w:type="gramStart"/>
        <w:r w:rsidRPr="00477FAB">
          <w:rPr>
            <w:rPrChange w:id="388" w:author="Huawei" w:date="2021-11-19T12:16:00Z">
              <w:rPr/>
            </w:rPrChange>
          </w:rPr>
          <w:t>a</w:t>
        </w:r>
        <w:proofErr w:type="gramEnd"/>
        <w:r w:rsidRPr="00477FAB">
          <w:rPr>
            <w:rPrChange w:id="389" w:author="Huawei" w:date="2021-11-19T12:16:00Z">
              <w:rPr/>
            </w:rPrChange>
          </w:rPr>
          <w:t xml:space="preserve"> privacy timer value as specified in 3GPP</w:t>
        </w:r>
        <w:r w:rsidRPr="00477FAB">
          <w:rPr>
            <w:lang w:val="cs-CZ"/>
            <w:rPrChange w:id="390" w:author="Huawei" w:date="2021-11-19T12:16:00Z">
              <w:rPr>
                <w:lang w:val="cs-CZ"/>
              </w:rPr>
            </w:rPrChange>
          </w:rPr>
          <w:t> TS 24.588 [7] clause 5.3</w:t>
        </w:r>
        <w:r w:rsidRPr="00477FAB">
          <w:rPr>
            <w:rPrChange w:id="391" w:author="Huawei" w:date="2021-11-19T12:16:00Z">
              <w:rPr/>
            </w:rPrChange>
          </w:rPr>
          <w:t>;</w:t>
        </w:r>
      </w:ins>
    </w:p>
    <w:p w:rsidR="00477FAB" w:rsidRPr="00477FAB" w:rsidRDefault="00477FAB" w:rsidP="00477FAB">
      <w:pPr>
        <w:pStyle w:val="B1"/>
        <w:rPr>
          <w:ins w:id="392" w:author="Huawei" w:date="2021-11-19T12:16:00Z"/>
          <w:noProof/>
          <w:lang w:val="en-US"/>
          <w:rPrChange w:id="393" w:author="Huawei" w:date="2021-11-19T12:16:00Z">
            <w:rPr>
              <w:ins w:id="394" w:author="Huawei" w:date="2021-11-19T12:16:00Z"/>
              <w:noProof/>
              <w:lang w:val="en-US"/>
            </w:rPr>
          </w:rPrChange>
        </w:rPr>
      </w:pPr>
      <w:ins w:id="395" w:author="Huawei" w:date="2021-11-19T12:16:00Z">
        <w:r w:rsidRPr="00477FAB">
          <w:rPr>
            <w:noProof/>
            <w:lang w:val="en-US"/>
            <w:rPrChange w:id="396" w:author="Huawei" w:date="2021-11-19T12:16:00Z">
              <w:rPr>
                <w:noProof/>
                <w:lang w:val="en-US"/>
              </w:rPr>
            </w:rPrChange>
          </w:rPr>
          <w:t>h)</w:t>
        </w:r>
        <w:r w:rsidRPr="00477FAB">
          <w:rPr>
            <w:noProof/>
            <w:lang w:val="en-US"/>
            <w:rPrChange w:id="397" w:author="Huawei" w:date="2021-11-19T12:16:00Z">
              <w:rPr>
                <w:noProof/>
                <w:lang w:val="en-US"/>
              </w:rPr>
            </w:rPrChange>
          </w:rPr>
          <w:tab/>
          <w:t>configuration parameters for a V2X communication over PC5 in E-UTRA-PC5, consisting of:</w:t>
        </w:r>
      </w:ins>
    </w:p>
    <w:p w:rsidR="00477FAB" w:rsidRPr="00477FAB" w:rsidRDefault="00477FAB" w:rsidP="00477FAB">
      <w:pPr>
        <w:pStyle w:val="B2"/>
        <w:rPr>
          <w:ins w:id="398" w:author="Huawei" w:date="2021-11-19T12:16:00Z"/>
          <w:noProof/>
          <w:lang w:val="en-US"/>
          <w:rPrChange w:id="399" w:author="Huawei" w:date="2021-11-19T12:16:00Z">
            <w:rPr>
              <w:ins w:id="400" w:author="Huawei" w:date="2021-11-19T12:16:00Z"/>
              <w:noProof/>
              <w:lang w:val="en-US"/>
            </w:rPr>
          </w:rPrChange>
        </w:rPr>
      </w:pPr>
      <w:ins w:id="401" w:author="Huawei" w:date="2021-11-19T12:16:00Z">
        <w:r w:rsidRPr="00477FAB">
          <w:rPr>
            <w:noProof/>
            <w:lang w:val="en-US"/>
            <w:rPrChange w:id="402" w:author="Huawei" w:date="2021-11-19T12:16:00Z">
              <w:rPr>
                <w:noProof/>
                <w:lang w:val="en-US"/>
              </w:rPr>
            </w:rPrChange>
          </w:rPr>
          <w:t>1)</w:t>
        </w:r>
        <w:r w:rsidRPr="00477FAB">
          <w:rPr>
            <w:noProof/>
            <w:lang w:val="en-US"/>
            <w:rPrChange w:id="403" w:author="Huawei" w:date="2021-11-19T12:16:00Z">
              <w:rPr>
                <w:noProof/>
                <w:lang w:val="en-US"/>
              </w:rPr>
            </w:rPrChange>
          </w:rPr>
          <w:tab/>
          <w:t>a list of V2X service identifier to d</w:t>
        </w:r>
        <w:proofErr w:type="spellStart"/>
        <w:r w:rsidRPr="00477FAB">
          <w:rPr>
            <w:rPrChange w:id="404" w:author="Huawei" w:date="2021-11-19T12:16:00Z">
              <w:rPr/>
            </w:rPrChange>
          </w:rPr>
          <w:t>estination</w:t>
        </w:r>
        <w:proofErr w:type="spellEnd"/>
        <w:r w:rsidRPr="00477FAB">
          <w:rPr>
            <w:rPrChange w:id="405" w:author="Huawei" w:date="2021-11-19T12:16:00Z">
              <w:rPr/>
            </w:rPrChange>
          </w:rPr>
          <w:t xml:space="preserve"> layer-2 ID </w:t>
        </w:r>
        <w:r w:rsidRPr="00477FAB">
          <w:rPr>
            <w:noProof/>
            <w:lang w:val="en-US"/>
            <w:rPrChange w:id="406" w:author="Huawei" w:date="2021-11-19T12:16:00Z">
              <w:rPr>
                <w:noProof/>
                <w:lang w:val="en-US"/>
              </w:rPr>
            </w:rPrChange>
          </w:rPr>
          <w:t xml:space="preserve">mapping rules. Each mapping rule contains one or more V2X service identifiers and the </w:t>
        </w:r>
        <w:r w:rsidRPr="00477FAB">
          <w:rPr>
            <w:rPrChange w:id="407" w:author="Huawei" w:date="2021-11-19T12:16:00Z">
              <w:rPr/>
            </w:rPrChange>
          </w:rPr>
          <w:t>destination layer-2 ID;</w:t>
        </w:r>
      </w:ins>
    </w:p>
    <w:p w:rsidR="00477FAB" w:rsidRPr="00477FAB" w:rsidRDefault="00477FAB" w:rsidP="00477FAB">
      <w:pPr>
        <w:pStyle w:val="B2"/>
        <w:rPr>
          <w:ins w:id="408" w:author="Huawei" w:date="2021-11-19T12:16:00Z"/>
          <w:noProof/>
          <w:lang w:val="en-US"/>
          <w:rPrChange w:id="409" w:author="Huawei" w:date="2021-11-19T12:16:00Z">
            <w:rPr>
              <w:ins w:id="410" w:author="Huawei" w:date="2021-11-19T12:16:00Z"/>
              <w:noProof/>
              <w:lang w:val="en-US"/>
            </w:rPr>
          </w:rPrChange>
        </w:rPr>
      </w:pPr>
      <w:ins w:id="411" w:author="Huawei" w:date="2021-11-19T12:16:00Z">
        <w:r w:rsidRPr="00477FAB">
          <w:rPr>
            <w:noProof/>
            <w:lang w:val="en-US"/>
            <w:rPrChange w:id="412" w:author="Huawei" w:date="2021-11-19T12:16:00Z">
              <w:rPr>
                <w:noProof/>
                <w:lang w:val="en-US"/>
              </w:rPr>
            </w:rPrChange>
          </w:rPr>
          <w:t>2)</w:t>
        </w:r>
        <w:r w:rsidRPr="00477FAB">
          <w:rPr>
            <w:noProof/>
            <w:lang w:val="en-US"/>
            <w:rPrChange w:id="413" w:author="Huawei" w:date="2021-11-19T12:16:00Z">
              <w:rPr>
                <w:noProof/>
                <w:lang w:val="en-US"/>
              </w:rPr>
            </w:rPrChange>
          </w:rPr>
          <w:tab/>
          <w:t>optionally, a default destination layer-2 ID;</w:t>
        </w:r>
      </w:ins>
    </w:p>
    <w:p w:rsidR="00477FAB" w:rsidRPr="00477FAB" w:rsidRDefault="00477FAB" w:rsidP="00477FAB">
      <w:pPr>
        <w:pStyle w:val="B2"/>
        <w:rPr>
          <w:ins w:id="414" w:author="Huawei" w:date="2021-11-19T12:16:00Z"/>
          <w:noProof/>
          <w:lang w:val="en-US"/>
          <w:rPrChange w:id="415" w:author="Huawei" w:date="2021-11-19T12:16:00Z">
            <w:rPr>
              <w:ins w:id="416" w:author="Huawei" w:date="2021-11-19T12:16:00Z"/>
              <w:noProof/>
              <w:lang w:val="en-US"/>
            </w:rPr>
          </w:rPrChange>
        </w:rPr>
      </w:pPr>
      <w:ins w:id="417" w:author="Huawei" w:date="2021-11-19T12:16:00Z">
        <w:r w:rsidRPr="00477FAB">
          <w:rPr>
            <w:noProof/>
            <w:lang w:val="en-US"/>
            <w:rPrChange w:id="418" w:author="Huawei" w:date="2021-11-19T12:16:00Z">
              <w:rPr>
                <w:noProof/>
                <w:lang w:val="en-US"/>
              </w:rPr>
            </w:rPrChange>
          </w:rPr>
          <w:t>3)</w:t>
        </w:r>
        <w:r w:rsidRPr="00477FAB">
          <w:rPr>
            <w:noProof/>
            <w:lang w:val="en-US"/>
            <w:rPrChange w:id="419" w:author="Huawei" w:date="2021-11-19T12:16:00Z">
              <w:rPr>
                <w:noProof/>
                <w:lang w:val="en-US"/>
              </w:rPr>
            </w:rPrChange>
          </w:rPr>
          <w:tab/>
          <w:t xml:space="preserve">a list of </w:t>
        </w:r>
        <w:r w:rsidRPr="00477FAB">
          <w:rPr>
            <w:noProof/>
            <w:lang w:val="en-US" w:eastAsia="ko-KR"/>
            <w:rPrChange w:id="420" w:author="Huawei" w:date="2021-11-19T12:16:00Z">
              <w:rPr>
                <w:noProof/>
                <w:lang w:val="en-US" w:eastAsia="ko-KR"/>
              </w:rPr>
            </w:rPrChange>
          </w:rPr>
          <w:t xml:space="preserve">PPPP to PDB </w:t>
        </w:r>
        <w:r w:rsidRPr="00477FAB">
          <w:rPr>
            <w:rPrChange w:id="421" w:author="Huawei" w:date="2021-11-19T12:16:00Z">
              <w:rPr/>
            </w:rPrChange>
          </w:rPr>
          <w:t xml:space="preserve">mapping rules. Each mapping rule contains a </w:t>
        </w:r>
        <w:proofErr w:type="spellStart"/>
        <w:r w:rsidRPr="00477FAB">
          <w:rPr>
            <w:lang w:eastAsia="ko-KR"/>
            <w:rPrChange w:id="422" w:author="Huawei" w:date="2021-11-19T12:16:00Z">
              <w:rPr>
                <w:lang w:eastAsia="ko-KR"/>
              </w:rPr>
            </w:rPrChange>
          </w:rPr>
          <w:t>ProSe</w:t>
        </w:r>
        <w:proofErr w:type="spellEnd"/>
        <w:r w:rsidRPr="00477FAB">
          <w:rPr>
            <w:lang w:eastAsia="ko-KR"/>
            <w:rPrChange w:id="423" w:author="Huawei" w:date="2021-11-19T12:16:00Z">
              <w:rPr>
                <w:lang w:eastAsia="ko-KR"/>
              </w:rPr>
            </w:rPrChange>
          </w:rPr>
          <w:t xml:space="preserve"> Per-Packet Priority (PPPP) and a Packet Delay Budget (PDB)</w:t>
        </w:r>
        <w:r w:rsidRPr="00477FAB">
          <w:rPr>
            <w:noProof/>
            <w:lang w:val="en-US"/>
            <w:rPrChange w:id="424" w:author="Huawei" w:date="2021-11-19T12:16:00Z">
              <w:rPr>
                <w:noProof/>
                <w:lang w:val="en-US"/>
              </w:rPr>
            </w:rPrChange>
          </w:rPr>
          <w:t>;</w:t>
        </w:r>
      </w:ins>
    </w:p>
    <w:p w:rsidR="00477FAB" w:rsidRPr="00477FAB" w:rsidRDefault="00477FAB" w:rsidP="00477FAB">
      <w:pPr>
        <w:pStyle w:val="B2"/>
        <w:rPr>
          <w:ins w:id="425" w:author="Huawei" w:date="2021-11-19T12:16:00Z"/>
          <w:noProof/>
          <w:lang w:val="en-US"/>
          <w:rPrChange w:id="426" w:author="Huawei" w:date="2021-11-19T12:16:00Z">
            <w:rPr>
              <w:ins w:id="427" w:author="Huawei" w:date="2021-11-19T12:16:00Z"/>
              <w:noProof/>
              <w:lang w:val="en-US"/>
            </w:rPr>
          </w:rPrChange>
        </w:rPr>
      </w:pPr>
      <w:ins w:id="428" w:author="Huawei" w:date="2021-11-19T12:16:00Z">
        <w:r w:rsidRPr="00477FAB">
          <w:rPr>
            <w:noProof/>
            <w:lang w:val="en-US"/>
            <w:rPrChange w:id="429" w:author="Huawei" w:date="2021-11-19T12:16:00Z">
              <w:rPr>
                <w:noProof/>
                <w:lang w:val="en-US"/>
              </w:rPr>
            </w:rPrChange>
          </w:rPr>
          <w:t>4)</w:t>
        </w:r>
        <w:r w:rsidRPr="00477FAB">
          <w:rPr>
            <w:noProof/>
            <w:lang w:val="en-US"/>
            <w:rPrChange w:id="430" w:author="Huawei" w:date="2021-11-19T12:16:00Z">
              <w:rPr>
                <w:noProof/>
                <w:lang w:val="en-US"/>
              </w:rPr>
            </w:rPrChange>
          </w:rPr>
          <w:tab/>
          <w:t>optionally, list of V2X service identifier to V2X E-UTRA frequency mapping rules. Each mapping rule contains one or more V2X service identifiers and the V2X E-UTRA frequencies with associated geographical areas; and</w:t>
        </w:r>
      </w:ins>
    </w:p>
    <w:p w:rsidR="00477FAB" w:rsidRPr="00477FAB" w:rsidRDefault="00477FAB" w:rsidP="00477FAB">
      <w:pPr>
        <w:pStyle w:val="B2"/>
        <w:rPr>
          <w:ins w:id="431" w:author="Huawei" w:date="2021-11-19T12:16:00Z"/>
          <w:noProof/>
          <w:lang w:val="en-US"/>
          <w:rPrChange w:id="432" w:author="Huawei" w:date="2021-11-19T12:16:00Z">
            <w:rPr>
              <w:ins w:id="433" w:author="Huawei" w:date="2021-11-19T12:16:00Z"/>
              <w:noProof/>
              <w:lang w:val="en-US"/>
            </w:rPr>
          </w:rPrChange>
        </w:rPr>
      </w:pPr>
      <w:ins w:id="434" w:author="Huawei" w:date="2021-11-19T12:16:00Z">
        <w:r w:rsidRPr="00477FAB">
          <w:rPr>
            <w:noProof/>
            <w:lang w:val="en-US"/>
            <w:rPrChange w:id="435" w:author="Huawei" w:date="2021-11-19T12:16:00Z">
              <w:rPr>
                <w:noProof/>
                <w:lang w:val="en-US"/>
              </w:rPr>
            </w:rPrChange>
          </w:rPr>
          <w:t>5)</w:t>
        </w:r>
        <w:r w:rsidRPr="00477FAB">
          <w:rPr>
            <w:noProof/>
            <w:lang w:val="en-US"/>
            <w:rPrChange w:id="436" w:author="Huawei" w:date="2021-11-19T12:16:00Z">
              <w:rPr>
                <w:noProof/>
                <w:lang w:val="en-US"/>
              </w:rPr>
            </w:rPrChange>
          </w:rPr>
          <w:tab/>
          <w:t>optionally, a list of the V2X services authorized for ProSe Per-Packet Reliability (PPPR). Each entry of the list contains one or more V2X service identifiers and a ProSe Per-Packet Reliability (PPPR) value; and</w:t>
        </w:r>
      </w:ins>
    </w:p>
    <w:p w:rsidR="00477FAB" w:rsidRPr="00477FAB" w:rsidRDefault="00477FAB" w:rsidP="00477FAB">
      <w:pPr>
        <w:pStyle w:val="B1"/>
        <w:rPr>
          <w:ins w:id="437" w:author="Huawei" w:date="2021-11-19T12:16:00Z"/>
          <w:noProof/>
          <w:lang w:val="en-US"/>
          <w:rPrChange w:id="438" w:author="Huawei" w:date="2021-11-19T12:16:00Z">
            <w:rPr>
              <w:ins w:id="439" w:author="Huawei" w:date="2021-11-19T12:16:00Z"/>
              <w:noProof/>
              <w:lang w:val="en-US"/>
            </w:rPr>
          </w:rPrChange>
        </w:rPr>
      </w:pPr>
      <w:ins w:id="440" w:author="Huawei" w:date="2021-11-19T12:16:00Z">
        <w:r w:rsidRPr="00477FAB">
          <w:rPr>
            <w:noProof/>
            <w:lang w:val="en-US"/>
            <w:rPrChange w:id="441" w:author="Huawei" w:date="2021-11-19T12:16:00Z">
              <w:rPr>
                <w:noProof/>
                <w:lang w:val="en-US"/>
              </w:rPr>
            </w:rPrChange>
          </w:rPr>
          <w:t>i)</w:t>
        </w:r>
        <w:r w:rsidRPr="00477FAB">
          <w:rPr>
            <w:noProof/>
            <w:lang w:val="en-US"/>
            <w:rPrChange w:id="442" w:author="Huawei" w:date="2021-11-19T12:16:00Z">
              <w:rPr>
                <w:noProof/>
                <w:lang w:val="en-US"/>
              </w:rPr>
            </w:rPrChange>
          </w:rPr>
          <w:tab/>
          <w:t>configuration parameters for a V2X communication over PC5 in NR-PC5, consisting of:</w:t>
        </w:r>
      </w:ins>
    </w:p>
    <w:p w:rsidR="00477FAB" w:rsidRPr="00477FAB" w:rsidRDefault="00477FAB" w:rsidP="00477FAB">
      <w:pPr>
        <w:pStyle w:val="B2"/>
        <w:rPr>
          <w:ins w:id="443" w:author="Huawei" w:date="2021-11-19T12:16:00Z"/>
          <w:noProof/>
          <w:lang w:val="en-US"/>
          <w:rPrChange w:id="444" w:author="Huawei" w:date="2021-11-19T12:16:00Z">
            <w:rPr>
              <w:ins w:id="445" w:author="Huawei" w:date="2021-11-19T12:16:00Z"/>
              <w:noProof/>
              <w:lang w:val="en-US"/>
            </w:rPr>
          </w:rPrChange>
        </w:rPr>
      </w:pPr>
      <w:ins w:id="446" w:author="Huawei" w:date="2021-11-19T12:16:00Z">
        <w:r w:rsidRPr="00477FAB">
          <w:rPr>
            <w:noProof/>
            <w:lang w:val="en-US"/>
            <w:rPrChange w:id="447" w:author="Huawei" w:date="2021-11-19T12:16:00Z">
              <w:rPr>
                <w:noProof/>
                <w:lang w:val="en-US"/>
              </w:rPr>
            </w:rPrChange>
          </w:rPr>
          <w:t>1)</w:t>
        </w:r>
        <w:r w:rsidRPr="00477FAB">
          <w:rPr>
            <w:noProof/>
            <w:lang w:val="en-US"/>
            <w:rPrChange w:id="448" w:author="Huawei" w:date="2021-11-19T12:16:00Z">
              <w:rPr>
                <w:noProof/>
                <w:lang w:val="en-US"/>
              </w:rPr>
            </w:rPrChange>
          </w:rPr>
          <w:tab/>
          <w:t>optionally, a list of V2X service identifier to V2X NR frequency mapping rules. Each mapping rule contains one or more V2X service identifiers and the V2X NR frequencies with associated geographical areas;</w:t>
        </w:r>
      </w:ins>
    </w:p>
    <w:p w:rsidR="00477FAB" w:rsidRPr="00477FAB" w:rsidRDefault="00477FAB" w:rsidP="00477FAB">
      <w:pPr>
        <w:pStyle w:val="B2"/>
        <w:rPr>
          <w:ins w:id="449" w:author="Huawei" w:date="2021-11-19T12:16:00Z"/>
          <w:noProof/>
          <w:lang w:val="en-US"/>
          <w:rPrChange w:id="450" w:author="Huawei" w:date="2021-11-19T12:16:00Z">
            <w:rPr>
              <w:ins w:id="451" w:author="Huawei" w:date="2021-11-19T12:16:00Z"/>
              <w:noProof/>
              <w:lang w:val="en-US"/>
            </w:rPr>
          </w:rPrChange>
        </w:rPr>
      </w:pPr>
      <w:ins w:id="452" w:author="Huawei" w:date="2021-11-19T12:16:00Z">
        <w:r w:rsidRPr="00477FAB">
          <w:rPr>
            <w:noProof/>
            <w:lang w:val="en-US"/>
            <w:rPrChange w:id="453" w:author="Huawei" w:date="2021-11-19T12:16:00Z">
              <w:rPr>
                <w:noProof/>
                <w:lang w:val="en-US"/>
              </w:rPr>
            </w:rPrChange>
          </w:rPr>
          <w:t>2)</w:t>
        </w:r>
        <w:r w:rsidRPr="00477FAB">
          <w:rPr>
            <w:noProof/>
            <w:lang w:val="en-US"/>
            <w:rPrChange w:id="454" w:author="Huawei" w:date="2021-11-19T12:16:00Z">
              <w:rPr>
                <w:noProof/>
                <w:lang w:val="en-US"/>
              </w:rPr>
            </w:rPrChange>
          </w:rPr>
          <w:tab/>
          <w:t>a list of V2X service identifier to d</w:t>
        </w:r>
        <w:proofErr w:type="spellStart"/>
        <w:r w:rsidRPr="00477FAB">
          <w:rPr>
            <w:rPrChange w:id="455" w:author="Huawei" w:date="2021-11-19T12:16:00Z">
              <w:rPr/>
            </w:rPrChange>
          </w:rPr>
          <w:t>estination</w:t>
        </w:r>
        <w:proofErr w:type="spellEnd"/>
        <w:r w:rsidRPr="00477FAB">
          <w:rPr>
            <w:rPrChange w:id="456" w:author="Huawei" w:date="2021-11-19T12:16:00Z">
              <w:rPr/>
            </w:rPrChange>
          </w:rPr>
          <w:t xml:space="preserve"> layer-2 ID for broadcast </w:t>
        </w:r>
        <w:r w:rsidRPr="00477FAB">
          <w:rPr>
            <w:noProof/>
            <w:lang w:val="en-US"/>
            <w:rPrChange w:id="457" w:author="Huawei" w:date="2021-11-19T12:16:00Z">
              <w:rPr>
                <w:noProof/>
                <w:lang w:val="en-US"/>
              </w:rPr>
            </w:rPrChange>
          </w:rPr>
          <w:t xml:space="preserve">mapping rules. Each mapping rule contains one or more V2X service identifiers and the </w:t>
        </w:r>
        <w:r w:rsidRPr="00477FAB">
          <w:rPr>
            <w:rPrChange w:id="458" w:author="Huawei" w:date="2021-11-19T12:16:00Z">
              <w:rPr/>
            </w:rPrChange>
          </w:rPr>
          <w:t>destination layer-2 ID for broadcast;</w:t>
        </w:r>
      </w:ins>
    </w:p>
    <w:p w:rsidR="00477FAB" w:rsidRPr="00477FAB" w:rsidRDefault="00477FAB" w:rsidP="00477FAB">
      <w:pPr>
        <w:pStyle w:val="B2"/>
        <w:rPr>
          <w:ins w:id="459" w:author="Huawei" w:date="2021-11-19T12:16:00Z"/>
          <w:noProof/>
          <w:lang w:val="en-US"/>
          <w:rPrChange w:id="460" w:author="Huawei" w:date="2021-11-19T12:16:00Z">
            <w:rPr>
              <w:ins w:id="461" w:author="Huawei" w:date="2021-11-19T12:16:00Z"/>
              <w:noProof/>
              <w:lang w:val="en-US"/>
            </w:rPr>
          </w:rPrChange>
        </w:rPr>
      </w:pPr>
      <w:ins w:id="462" w:author="Huawei" w:date="2021-11-19T12:16:00Z">
        <w:r w:rsidRPr="00477FAB">
          <w:rPr>
            <w:noProof/>
            <w:lang w:val="en-US"/>
            <w:rPrChange w:id="463" w:author="Huawei" w:date="2021-11-19T12:16:00Z">
              <w:rPr>
                <w:noProof/>
                <w:lang w:val="en-US"/>
              </w:rPr>
            </w:rPrChange>
          </w:rPr>
          <w:t>3)</w:t>
        </w:r>
        <w:r w:rsidRPr="00477FAB">
          <w:rPr>
            <w:noProof/>
            <w:lang w:val="en-US"/>
            <w:rPrChange w:id="464" w:author="Huawei" w:date="2021-11-19T12:16:00Z">
              <w:rPr>
                <w:noProof/>
                <w:lang w:val="en-US"/>
              </w:rPr>
            </w:rPrChange>
          </w:rPr>
          <w:tab/>
          <w:t xml:space="preserve">optionally, a default destination layer-2 ID </w:t>
        </w:r>
        <w:r w:rsidRPr="00477FAB">
          <w:rPr>
            <w:rPrChange w:id="465" w:author="Huawei" w:date="2021-11-19T12:16:00Z">
              <w:rPr/>
            </w:rPrChange>
          </w:rPr>
          <w:t>for broadcast</w:t>
        </w:r>
        <w:r w:rsidRPr="00477FAB">
          <w:rPr>
            <w:noProof/>
            <w:lang w:val="en-US"/>
            <w:rPrChange w:id="466" w:author="Huawei" w:date="2021-11-19T12:16:00Z">
              <w:rPr>
                <w:noProof/>
                <w:lang w:val="en-US"/>
              </w:rPr>
            </w:rPrChange>
          </w:rPr>
          <w:t>;</w:t>
        </w:r>
      </w:ins>
    </w:p>
    <w:p w:rsidR="00477FAB" w:rsidRPr="00477FAB" w:rsidRDefault="00477FAB" w:rsidP="00477FAB">
      <w:pPr>
        <w:pStyle w:val="B2"/>
        <w:rPr>
          <w:ins w:id="467" w:author="Huawei" w:date="2021-11-19T12:16:00Z"/>
          <w:noProof/>
          <w:lang w:val="en-US"/>
          <w:rPrChange w:id="468" w:author="Huawei" w:date="2021-11-19T12:16:00Z">
            <w:rPr>
              <w:ins w:id="469" w:author="Huawei" w:date="2021-11-19T12:16:00Z"/>
              <w:noProof/>
              <w:lang w:val="en-US"/>
            </w:rPr>
          </w:rPrChange>
        </w:rPr>
      </w:pPr>
      <w:ins w:id="470" w:author="Huawei" w:date="2021-11-19T12:16:00Z">
        <w:r w:rsidRPr="00477FAB">
          <w:rPr>
            <w:noProof/>
            <w:lang w:val="en-US"/>
            <w:rPrChange w:id="471" w:author="Huawei" w:date="2021-11-19T12:16:00Z">
              <w:rPr>
                <w:noProof/>
                <w:lang w:val="en-US"/>
              </w:rPr>
            </w:rPrChange>
          </w:rPr>
          <w:t>4)</w:t>
        </w:r>
        <w:r w:rsidRPr="00477FAB">
          <w:rPr>
            <w:noProof/>
            <w:lang w:val="en-US"/>
            <w:rPrChange w:id="472" w:author="Huawei" w:date="2021-11-19T12:16:00Z">
              <w:rPr>
                <w:noProof/>
                <w:lang w:val="en-US"/>
              </w:rPr>
            </w:rPrChange>
          </w:rPr>
          <w:tab/>
          <w:t>a list of V2X service identifier to d</w:t>
        </w:r>
        <w:proofErr w:type="spellStart"/>
        <w:r w:rsidRPr="00477FAB">
          <w:rPr>
            <w:rPrChange w:id="473" w:author="Huawei" w:date="2021-11-19T12:16:00Z">
              <w:rPr/>
            </w:rPrChange>
          </w:rPr>
          <w:t>estination</w:t>
        </w:r>
        <w:proofErr w:type="spellEnd"/>
        <w:r w:rsidRPr="00477FAB">
          <w:rPr>
            <w:rPrChange w:id="474" w:author="Huawei" w:date="2021-11-19T12:16:00Z">
              <w:rPr/>
            </w:rPrChange>
          </w:rPr>
          <w:t xml:space="preserve"> layer-2 ID for </w:t>
        </w:r>
        <w:proofErr w:type="spellStart"/>
        <w:r w:rsidRPr="00477FAB">
          <w:rPr>
            <w:rPrChange w:id="475" w:author="Huawei" w:date="2021-11-19T12:16:00Z">
              <w:rPr/>
            </w:rPrChange>
          </w:rPr>
          <w:t>groupcast</w:t>
        </w:r>
        <w:proofErr w:type="spellEnd"/>
        <w:r w:rsidRPr="00477FAB">
          <w:rPr>
            <w:rPrChange w:id="476" w:author="Huawei" w:date="2021-11-19T12:16:00Z">
              <w:rPr/>
            </w:rPrChange>
          </w:rPr>
          <w:t xml:space="preserve"> </w:t>
        </w:r>
        <w:r w:rsidRPr="00477FAB">
          <w:rPr>
            <w:noProof/>
            <w:lang w:val="en-US"/>
            <w:rPrChange w:id="477" w:author="Huawei" w:date="2021-11-19T12:16:00Z">
              <w:rPr>
                <w:noProof/>
                <w:lang w:val="en-US"/>
              </w:rPr>
            </w:rPrChange>
          </w:rPr>
          <w:t xml:space="preserve">mapping rules. Each mapping rule contains one or more V2X service identifiers and the </w:t>
        </w:r>
        <w:r w:rsidRPr="00477FAB">
          <w:rPr>
            <w:rPrChange w:id="478" w:author="Huawei" w:date="2021-11-19T12:16:00Z">
              <w:rPr/>
            </w:rPrChange>
          </w:rPr>
          <w:t xml:space="preserve">destination layer-2 ID for </w:t>
        </w:r>
        <w:proofErr w:type="spellStart"/>
        <w:r w:rsidRPr="00477FAB">
          <w:rPr>
            <w:rPrChange w:id="479" w:author="Huawei" w:date="2021-11-19T12:16:00Z">
              <w:rPr/>
            </w:rPrChange>
          </w:rPr>
          <w:t>groupcast</w:t>
        </w:r>
        <w:proofErr w:type="spellEnd"/>
        <w:r w:rsidRPr="00477FAB">
          <w:rPr>
            <w:rPrChange w:id="480" w:author="Huawei" w:date="2021-11-19T12:16:00Z">
              <w:rPr/>
            </w:rPrChange>
          </w:rPr>
          <w:t>;</w:t>
        </w:r>
      </w:ins>
    </w:p>
    <w:p w:rsidR="00477FAB" w:rsidRPr="00477FAB" w:rsidRDefault="00477FAB" w:rsidP="00477FAB">
      <w:pPr>
        <w:pStyle w:val="B2"/>
        <w:rPr>
          <w:ins w:id="481" w:author="Huawei" w:date="2021-11-19T12:16:00Z"/>
          <w:noProof/>
          <w:lang w:val="en-US"/>
          <w:rPrChange w:id="482" w:author="Huawei" w:date="2021-11-19T12:16:00Z">
            <w:rPr>
              <w:ins w:id="483" w:author="Huawei" w:date="2021-11-19T12:16:00Z"/>
              <w:noProof/>
              <w:lang w:val="en-US"/>
            </w:rPr>
          </w:rPrChange>
        </w:rPr>
      </w:pPr>
      <w:ins w:id="484" w:author="Huawei" w:date="2021-11-19T12:16:00Z">
        <w:r w:rsidRPr="00477FAB">
          <w:rPr>
            <w:noProof/>
            <w:lang w:val="en-US"/>
            <w:rPrChange w:id="485" w:author="Huawei" w:date="2021-11-19T12:16:00Z">
              <w:rPr>
                <w:noProof/>
                <w:lang w:val="en-US"/>
              </w:rPr>
            </w:rPrChange>
          </w:rPr>
          <w:lastRenderedPageBreak/>
          <w:t>5)</w:t>
        </w:r>
        <w:r w:rsidRPr="00477FAB">
          <w:rPr>
            <w:noProof/>
            <w:lang w:val="en-US"/>
            <w:rPrChange w:id="486" w:author="Huawei" w:date="2021-11-19T12:16:00Z">
              <w:rPr>
                <w:noProof/>
                <w:lang w:val="en-US"/>
              </w:rPr>
            </w:rPrChange>
          </w:rPr>
          <w:tab/>
          <w:t>a list of V2X service identifier to default d</w:t>
        </w:r>
        <w:proofErr w:type="spellStart"/>
        <w:r w:rsidRPr="00477FAB">
          <w:rPr>
            <w:rPrChange w:id="487" w:author="Huawei" w:date="2021-11-19T12:16:00Z">
              <w:rPr/>
            </w:rPrChange>
          </w:rPr>
          <w:t>estination</w:t>
        </w:r>
        <w:proofErr w:type="spellEnd"/>
        <w:r w:rsidRPr="00477FAB">
          <w:rPr>
            <w:rPrChange w:id="488" w:author="Huawei" w:date="2021-11-19T12:16:00Z">
              <w:rPr/>
            </w:rPrChange>
          </w:rPr>
          <w:t xml:space="preserve"> layer-2 ID </w:t>
        </w:r>
        <w:r w:rsidRPr="00477FAB">
          <w:rPr>
            <w:lang w:val="en-US" w:eastAsia="zh-CN"/>
            <w:rPrChange w:id="489" w:author="Huawei" w:date="2021-11-19T12:16:00Z">
              <w:rPr>
                <w:lang w:val="en-US" w:eastAsia="zh-CN"/>
              </w:rPr>
            </w:rPrChange>
          </w:rPr>
          <w:t xml:space="preserve">for unicast initial signaling </w:t>
        </w:r>
        <w:r w:rsidRPr="00477FAB">
          <w:rPr>
            <w:noProof/>
            <w:lang w:val="en-US"/>
            <w:rPrChange w:id="490" w:author="Huawei" w:date="2021-11-19T12:16:00Z">
              <w:rPr>
                <w:noProof/>
                <w:lang w:val="en-US"/>
              </w:rPr>
            </w:rPrChange>
          </w:rPr>
          <w:t xml:space="preserve">mapping rules. Each mapping rule contains one or more V2X service identifiers and the default </w:t>
        </w:r>
        <w:r w:rsidRPr="00477FAB">
          <w:rPr>
            <w:rPrChange w:id="491" w:author="Huawei" w:date="2021-11-19T12:16:00Z">
              <w:rPr/>
            </w:rPrChange>
          </w:rPr>
          <w:t>destination layer-2 ID for initial signalling to establish unicast connection;</w:t>
        </w:r>
      </w:ins>
    </w:p>
    <w:p w:rsidR="00477FAB" w:rsidRPr="00477FAB" w:rsidRDefault="00477FAB" w:rsidP="00477FAB">
      <w:pPr>
        <w:pStyle w:val="B2"/>
        <w:rPr>
          <w:ins w:id="492" w:author="Huawei" w:date="2021-11-19T12:16:00Z"/>
          <w:rPrChange w:id="493" w:author="Huawei" w:date="2021-11-19T12:16:00Z">
            <w:rPr>
              <w:ins w:id="494" w:author="Huawei" w:date="2021-11-19T12:16:00Z"/>
            </w:rPr>
          </w:rPrChange>
        </w:rPr>
      </w:pPr>
      <w:ins w:id="495" w:author="Huawei" w:date="2021-11-19T12:16:00Z">
        <w:r w:rsidRPr="00477FAB">
          <w:rPr>
            <w:noProof/>
            <w:lang w:val="en-US"/>
            <w:rPrChange w:id="496" w:author="Huawei" w:date="2021-11-19T12:16:00Z">
              <w:rPr>
                <w:noProof/>
                <w:lang w:val="en-US"/>
              </w:rPr>
            </w:rPrChange>
          </w:rPr>
          <w:t>6)</w:t>
        </w:r>
        <w:r w:rsidRPr="00477FAB">
          <w:rPr>
            <w:noProof/>
            <w:lang w:val="en-US"/>
            <w:rPrChange w:id="497" w:author="Huawei" w:date="2021-11-19T12:16:00Z">
              <w:rPr>
                <w:noProof/>
                <w:lang w:val="en-US"/>
              </w:rPr>
            </w:rPrChange>
          </w:rPr>
          <w:tab/>
          <w:t xml:space="preserve">a list of V2X service identifier to </w:t>
        </w:r>
        <w:r w:rsidRPr="00477FAB">
          <w:rPr>
            <w:rPrChange w:id="498" w:author="Huawei" w:date="2021-11-19T12:16:00Z">
              <w:rPr/>
            </w:rPrChange>
          </w:rPr>
          <w:t xml:space="preserve">PC5 </w:t>
        </w:r>
        <w:proofErr w:type="spellStart"/>
        <w:r w:rsidRPr="00477FAB">
          <w:rPr>
            <w:rPrChange w:id="499" w:author="Huawei" w:date="2021-11-19T12:16:00Z">
              <w:rPr/>
            </w:rPrChange>
          </w:rPr>
          <w:t>QoS</w:t>
        </w:r>
        <w:proofErr w:type="spellEnd"/>
        <w:r w:rsidRPr="00477FAB">
          <w:rPr>
            <w:rPrChange w:id="500" w:author="Huawei" w:date="2021-11-19T12:16:00Z">
              <w:rPr/>
            </w:rPrChange>
          </w:rPr>
          <w:t xml:space="preserve"> parameters mapping rules. The PC5 </w:t>
        </w:r>
        <w:proofErr w:type="spellStart"/>
        <w:r w:rsidRPr="00477FAB">
          <w:rPr>
            <w:rPrChange w:id="501" w:author="Huawei" w:date="2021-11-19T12:16:00Z">
              <w:rPr/>
            </w:rPrChange>
          </w:rPr>
          <w:t>QoS</w:t>
        </w:r>
        <w:proofErr w:type="spellEnd"/>
        <w:r w:rsidRPr="00477FAB">
          <w:rPr>
            <w:rPrChange w:id="502" w:author="Huawei" w:date="2021-11-19T12:16:00Z">
              <w:rPr/>
            </w:rPrChange>
          </w:rPr>
          <w:t xml:space="preserve"> parameters are specified in clause 5.4.2 of 3GPP TS 23.287 [3]</w:t>
        </w:r>
        <w:r w:rsidRPr="00477FAB">
          <w:rPr>
            <w:noProof/>
            <w:lang w:val="en-US"/>
            <w:rPrChange w:id="503" w:author="Huawei" w:date="2021-11-19T12:16:00Z">
              <w:rPr>
                <w:noProof/>
                <w:lang w:val="en-US"/>
              </w:rPr>
            </w:rPrChange>
          </w:rPr>
          <w:t>;</w:t>
        </w:r>
      </w:ins>
    </w:p>
    <w:p w:rsidR="00477FAB" w:rsidRPr="00477FAB" w:rsidRDefault="00477FAB" w:rsidP="00477FAB">
      <w:pPr>
        <w:pStyle w:val="B2"/>
        <w:rPr>
          <w:ins w:id="504" w:author="Huawei" w:date="2021-11-19T12:16:00Z"/>
          <w:rPrChange w:id="505" w:author="Huawei" w:date="2021-11-19T12:16:00Z">
            <w:rPr>
              <w:ins w:id="506" w:author="Huawei" w:date="2021-11-19T12:16:00Z"/>
            </w:rPr>
          </w:rPrChange>
        </w:rPr>
      </w:pPr>
      <w:ins w:id="507" w:author="Huawei" w:date="2021-11-19T12:16:00Z">
        <w:r w:rsidRPr="00477FAB">
          <w:rPr>
            <w:noProof/>
            <w:lang w:val="en-US"/>
            <w:rPrChange w:id="508" w:author="Huawei" w:date="2021-11-19T12:16:00Z">
              <w:rPr>
                <w:noProof/>
                <w:lang w:val="en-US"/>
              </w:rPr>
            </w:rPrChange>
          </w:rPr>
          <w:t>7)</w:t>
        </w:r>
        <w:r w:rsidRPr="00477FAB">
          <w:rPr>
            <w:noProof/>
            <w:lang w:val="en-US"/>
            <w:rPrChange w:id="509" w:author="Huawei" w:date="2021-11-19T12:16:00Z">
              <w:rPr>
                <w:noProof/>
                <w:lang w:val="en-US"/>
              </w:rPr>
            </w:rPrChange>
          </w:rPr>
          <w:tab/>
          <w:t>an AS</w:t>
        </w:r>
        <w:r w:rsidRPr="00477FAB">
          <w:rPr>
            <w:rPrChange w:id="510" w:author="Huawei" w:date="2021-11-19T12:16:00Z">
              <w:rPr/>
            </w:rPrChange>
          </w:rPr>
          <w:t xml:space="preserve"> configuration, including</w:t>
        </w:r>
        <w:r w:rsidRPr="00477FAB">
          <w:rPr>
            <w:noProof/>
            <w:lang w:val="en-US"/>
            <w:rPrChange w:id="511" w:author="Huawei" w:date="2021-11-19T12:16:00Z">
              <w:rPr>
                <w:noProof/>
                <w:lang w:val="en-US"/>
              </w:rPr>
            </w:rPrChange>
          </w:rPr>
          <w:t xml:space="preserve"> a list of </w:t>
        </w:r>
        <w:r w:rsidRPr="00477FAB">
          <w:rPr>
            <w:rPrChange w:id="512" w:author="Huawei" w:date="2021-11-19T12:16:00Z">
              <w:rPr/>
            </w:rPrChange>
          </w:rPr>
          <w:t>SLRB mapping rules applicable when the UE is not served by E-UTRA and is not served by NR</w:t>
        </w:r>
        <w:r w:rsidRPr="00477FAB">
          <w:rPr>
            <w:noProof/>
            <w:lang w:val="en-US"/>
            <w:rPrChange w:id="513" w:author="Huawei" w:date="2021-11-19T12:16:00Z">
              <w:rPr>
                <w:noProof/>
                <w:lang w:val="en-US"/>
              </w:rPr>
            </w:rPrChange>
          </w:rPr>
          <w:t xml:space="preserve">. Each </w:t>
        </w:r>
        <w:r w:rsidRPr="00477FAB">
          <w:rPr>
            <w:rPrChange w:id="514" w:author="Huawei" w:date="2021-11-19T12:16:00Z">
              <w:rPr/>
            </w:rPrChange>
          </w:rPr>
          <w:t xml:space="preserve">SLRB </w:t>
        </w:r>
        <w:r w:rsidRPr="00477FAB">
          <w:rPr>
            <w:noProof/>
            <w:lang w:val="en-US"/>
            <w:rPrChange w:id="515" w:author="Huawei" w:date="2021-11-19T12:16:00Z">
              <w:rPr>
                <w:noProof/>
                <w:lang w:val="en-US"/>
              </w:rPr>
            </w:rPrChange>
          </w:rPr>
          <w:t xml:space="preserve">mapping rule contains a </w:t>
        </w:r>
        <w:r w:rsidRPr="00477FAB">
          <w:rPr>
            <w:rPrChange w:id="516" w:author="Huawei" w:date="2021-11-19T12:16:00Z">
              <w:rPr/>
            </w:rPrChange>
          </w:rPr>
          <w:t xml:space="preserve">PC5 </w:t>
        </w:r>
        <w:proofErr w:type="spellStart"/>
        <w:r w:rsidRPr="00477FAB">
          <w:rPr>
            <w:rPrChange w:id="517" w:author="Huawei" w:date="2021-11-19T12:16:00Z">
              <w:rPr/>
            </w:rPrChange>
          </w:rPr>
          <w:t>QoS</w:t>
        </w:r>
        <w:proofErr w:type="spellEnd"/>
        <w:r w:rsidRPr="00477FAB">
          <w:rPr>
            <w:rPrChange w:id="518" w:author="Huawei" w:date="2021-11-19T12:16:00Z">
              <w:rPr/>
            </w:rPrChange>
          </w:rPr>
          <w:t xml:space="preserve"> profile and an SLRB. The PC5 </w:t>
        </w:r>
        <w:proofErr w:type="spellStart"/>
        <w:r w:rsidRPr="00477FAB">
          <w:rPr>
            <w:rPrChange w:id="519" w:author="Huawei" w:date="2021-11-19T12:16:00Z">
              <w:rPr/>
            </w:rPrChange>
          </w:rPr>
          <w:t>QoS</w:t>
        </w:r>
        <w:proofErr w:type="spellEnd"/>
        <w:r w:rsidRPr="00477FAB">
          <w:rPr>
            <w:rPrChange w:id="520" w:author="Huawei" w:date="2021-11-19T12:16:00Z">
              <w:rPr/>
            </w:rPrChange>
          </w:rPr>
          <w:t xml:space="preserve"> profile contains the following parameters:</w:t>
        </w:r>
      </w:ins>
    </w:p>
    <w:p w:rsidR="00477FAB" w:rsidRPr="00477FAB" w:rsidRDefault="00477FAB" w:rsidP="00477FAB">
      <w:pPr>
        <w:pStyle w:val="B3"/>
        <w:rPr>
          <w:ins w:id="521" w:author="Huawei" w:date="2021-11-19T12:16:00Z"/>
          <w:rPrChange w:id="522" w:author="Huawei" w:date="2021-11-19T12:16:00Z">
            <w:rPr>
              <w:ins w:id="523" w:author="Huawei" w:date="2021-11-19T12:16:00Z"/>
            </w:rPr>
          </w:rPrChange>
        </w:rPr>
      </w:pPr>
      <w:proofErr w:type="spellStart"/>
      <w:ins w:id="524" w:author="Huawei" w:date="2021-11-19T12:16:00Z">
        <w:r w:rsidRPr="00477FAB">
          <w:rPr>
            <w:rPrChange w:id="525" w:author="Huawei" w:date="2021-11-19T12:16:00Z">
              <w:rPr/>
            </w:rPrChange>
          </w:rPr>
          <w:t>i</w:t>
        </w:r>
        <w:proofErr w:type="spellEnd"/>
        <w:r w:rsidRPr="00477FAB">
          <w:rPr>
            <w:rPrChange w:id="526" w:author="Huawei" w:date="2021-11-19T12:16:00Z">
              <w:rPr/>
            </w:rPrChange>
          </w:rPr>
          <w:t>)</w:t>
        </w:r>
        <w:r w:rsidRPr="00477FAB">
          <w:rPr>
            <w:rPrChange w:id="527" w:author="Huawei" w:date="2021-11-19T12:16:00Z">
              <w:rPr/>
            </w:rPrChange>
          </w:rPr>
          <w:tab/>
        </w:r>
        <w:proofErr w:type="gramStart"/>
        <w:r w:rsidRPr="00477FAB">
          <w:rPr>
            <w:rPrChange w:id="528" w:author="Huawei" w:date="2021-11-19T12:16:00Z">
              <w:rPr/>
            </w:rPrChange>
          </w:rPr>
          <w:t>the</w:t>
        </w:r>
        <w:proofErr w:type="gramEnd"/>
        <w:r w:rsidRPr="00477FAB">
          <w:rPr>
            <w:rPrChange w:id="529" w:author="Huawei" w:date="2021-11-19T12:16:00Z">
              <w:rPr/>
            </w:rPrChange>
          </w:rPr>
          <w:t xml:space="preserve"> PC5 </w:t>
        </w:r>
        <w:proofErr w:type="spellStart"/>
        <w:r w:rsidRPr="00477FAB">
          <w:rPr>
            <w:rPrChange w:id="530" w:author="Huawei" w:date="2021-11-19T12:16:00Z">
              <w:rPr/>
            </w:rPrChange>
          </w:rPr>
          <w:t>QoS</w:t>
        </w:r>
        <w:proofErr w:type="spellEnd"/>
        <w:r w:rsidRPr="00477FAB">
          <w:rPr>
            <w:rPrChange w:id="531" w:author="Huawei" w:date="2021-11-19T12:16:00Z">
              <w:rPr/>
            </w:rPrChange>
          </w:rPr>
          <w:t xml:space="preserve"> profile contains a PQI;</w:t>
        </w:r>
      </w:ins>
    </w:p>
    <w:p w:rsidR="00477FAB" w:rsidRPr="00477FAB" w:rsidRDefault="00477FAB" w:rsidP="00477FAB">
      <w:pPr>
        <w:pStyle w:val="B3"/>
        <w:rPr>
          <w:ins w:id="532" w:author="Huawei" w:date="2021-11-19T12:16:00Z"/>
          <w:rPrChange w:id="533" w:author="Huawei" w:date="2021-11-19T12:16:00Z">
            <w:rPr>
              <w:ins w:id="534" w:author="Huawei" w:date="2021-11-19T12:16:00Z"/>
            </w:rPr>
          </w:rPrChange>
        </w:rPr>
      </w:pPr>
      <w:ins w:id="535" w:author="Huawei" w:date="2021-11-19T12:16:00Z">
        <w:r w:rsidRPr="00477FAB">
          <w:rPr>
            <w:rPrChange w:id="536" w:author="Huawei" w:date="2021-11-19T12:16:00Z">
              <w:rPr/>
            </w:rPrChange>
          </w:rPr>
          <w:t>ii)</w:t>
        </w:r>
        <w:r w:rsidRPr="00477FAB">
          <w:rPr>
            <w:rPrChange w:id="537" w:author="Huawei" w:date="2021-11-19T12:16:00Z">
              <w:rPr/>
            </w:rPrChange>
          </w:rPr>
          <w:tab/>
          <w:t xml:space="preserve">if the PQI of the PC5 </w:t>
        </w:r>
        <w:proofErr w:type="spellStart"/>
        <w:r w:rsidRPr="00477FAB">
          <w:rPr>
            <w:rPrChange w:id="538" w:author="Huawei" w:date="2021-11-19T12:16:00Z">
              <w:rPr/>
            </w:rPrChange>
          </w:rPr>
          <w:t>QoS</w:t>
        </w:r>
        <w:proofErr w:type="spellEnd"/>
        <w:r w:rsidRPr="00477FAB">
          <w:rPr>
            <w:rPrChange w:id="539" w:author="Huawei" w:date="2021-11-19T12:16:00Z">
              <w:rPr/>
            </w:rPrChange>
          </w:rPr>
          <w:t xml:space="preserve"> profile identifies a GBR </w:t>
        </w:r>
        <w:proofErr w:type="spellStart"/>
        <w:r w:rsidRPr="00477FAB">
          <w:rPr>
            <w:rPrChange w:id="540" w:author="Huawei" w:date="2021-11-19T12:16:00Z">
              <w:rPr/>
            </w:rPrChange>
          </w:rPr>
          <w:t>QoS</w:t>
        </w:r>
        <w:proofErr w:type="spellEnd"/>
        <w:r w:rsidRPr="00477FAB">
          <w:rPr>
            <w:rPrChange w:id="541" w:author="Huawei" w:date="2021-11-19T12:16:00Z">
              <w:rPr/>
            </w:rPrChange>
          </w:rPr>
          <w:t xml:space="preserve">, the PC5 </w:t>
        </w:r>
        <w:proofErr w:type="spellStart"/>
        <w:r w:rsidRPr="00477FAB">
          <w:rPr>
            <w:rPrChange w:id="542" w:author="Huawei" w:date="2021-11-19T12:16:00Z">
              <w:rPr/>
            </w:rPrChange>
          </w:rPr>
          <w:t>QoS</w:t>
        </w:r>
        <w:proofErr w:type="spellEnd"/>
        <w:r w:rsidRPr="00477FAB">
          <w:rPr>
            <w:rPrChange w:id="543" w:author="Huawei" w:date="2021-11-19T12:16:00Z">
              <w:rPr/>
            </w:rPrChange>
          </w:rPr>
          <w:t xml:space="preserve"> profile contains a PC5 flow bit rates consisting of a guaranteed flow bit rate (GFBR) and a maximum flow bit rate (MFBR);</w:t>
        </w:r>
      </w:ins>
    </w:p>
    <w:p w:rsidR="00477FAB" w:rsidRPr="00477FAB" w:rsidRDefault="00477FAB" w:rsidP="00477FAB">
      <w:pPr>
        <w:pStyle w:val="B3"/>
        <w:rPr>
          <w:ins w:id="544" w:author="Huawei" w:date="2021-11-19T12:16:00Z"/>
          <w:rPrChange w:id="545" w:author="Huawei" w:date="2021-11-19T12:16:00Z">
            <w:rPr>
              <w:ins w:id="546" w:author="Huawei" w:date="2021-11-19T12:16:00Z"/>
            </w:rPr>
          </w:rPrChange>
        </w:rPr>
      </w:pPr>
      <w:ins w:id="547" w:author="Huawei" w:date="2021-11-19T12:16:00Z">
        <w:r w:rsidRPr="00477FAB">
          <w:rPr>
            <w:rPrChange w:id="548" w:author="Huawei" w:date="2021-11-19T12:16:00Z">
              <w:rPr/>
            </w:rPrChange>
          </w:rPr>
          <w:t>iii)</w:t>
        </w:r>
        <w:r w:rsidRPr="00477FAB">
          <w:rPr>
            <w:rPrChange w:id="549" w:author="Huawei" w:date="2021-11-19T12:16:00Z">
              <w:rPr/>
            </w:rPrChange>
          </w:rPr>
          <w:tab/>
          <w:t xml:space="preserve">if the PQI of the PC5 </w:t>
        </w:r>
        <w:proofErr w:type="spellStart"/>
        <w:r w:rsidRPr="00477FAB">
          <w:rPr>
            <w:rPrChange w:id="550" w:author="Huawei" w:date="2021-11-19T12:16:00Z">
              <w:rPr/>
            </w:rPrChange>
          </w:rPr>
          <w:t>QoS</w:t>
        </w:r>
        <w:proofErr w:type="spellEnd"/>
        <w:r w:rsidRPr="00477FAB">
          <w:rPr>
            <w:rPrChange w:id="551" w:author="Huawei" w:date="2021-11-19T12:16:00Z">
              <w:rPr/>
            </w:rPrChange>
          </w:rPr>
          <w:t xml:space="preserve"> profile identifies a non-GBR </w:t>
        </w:r>
        <w:proofErr w:type="spellStart"/>
        <w:r w:rsidRPr="00477FAB">
          <w:rPr>
            <w:rPrChange w:id="552" w:author="Huawei" w:date="2021-11-19T12:16:00Z">
              <w:rPr/>
            </w:rPrChange>
          </w:rPr>
          <w:t>QoS</w:t>
        </w:r>
        <w:proofErr w:type="spellEnd"/>
        <w:r w:rsidRPr="00477FAB">
          <w:rPr>
            <w:rPrChange w:id="553" w:author="Huawei" w:date="2021-11-19T12:16:00Z">
              <w:rPr/>
            </w:rPrChange>
          </w:rPr>
          <w:t xml:space="preserve">, the PC5 </w:t>
        </w:r>
        <w:proofErr w:type="spellStart"/>
        <w:r w:rsidRPr="00477FAB">
          <w:rPr>
            <w:rPrChange w:id="554" w:author="Huawei" w:date="2021-11-19T12:16:00Z">
              <w:rPr/>
            </w:rPrChange>
          </w:rPr>
          <w:t>QoS</w:t>
        </w:r>
        <w:proofErr w:type="spellEnd"/>
        <w:r w:rsidRPr="00477FAB">
          <w:rPr>
            <w:rPrChange w:id="555" w:author="Huawei" w:date="2021-11-19T12:16:00Z">
              <w:rPr/>
            </w:rPrChange>
          </w:rPr>
          <w:t xml:space="preserve"> profile contains the PC5 link aggregated bit rate consisting of a per link aggregate maximum bit rate (PC5 LINK-AMBR);</w:t>
        </w:r>
      </w:ins>
    </w:p>
    <w:p w:rsidR="00477FAB" w:rsidRPr="00477FAB" w:rsidRDefault="00477FAB" w:rsidP="00477FAB">
      <w:pPr>
        <w:pStyle w:val="NO"/>
        <w:rPr>
          <w:ins w:id="556" w:author="Huawei" w:date="2021-11-19T12:16:00Z"/>
          <w:rPrChange w:id="557" w:author="Huawei" w:date="2021-11-19T12:16:00Z">
            <w:rPr>
              <w:ins w:id="558" w:author="Huawei" w:date="2021-11-19T12:16:00Z"/>
            </w:rPr>
          </w:rPrChange>
        </w:rPr>
      </w:pPr>
      <w:ins w:id="559" w:author="Huawei" w:date="2021-11-19T12:16:00Z">
        <w:r w:rsidRPr="00477FAB">
          <w:rPr>
            <w:rPrChange w:id="560" w:author="Huawei" w:date="2021-11-19T12:16:00Z">
              <w:rPr/>
            </w:rPrChange>
          </w:rPr>
          <w:t>NOTE:</w:t>
        </w:r>
        <w:r w:rsidRPr="00477FAB">
          <w:rPr>
            <w:rPrChange w:id="561" w:author="Huawei" w:date="2021-11-19T12:16:00Z">
              <w:rPr/>
            </w:rPrChange>
          </w:rPr>
          <w:tab/>
          <w:t>PC5 link aggregated bit rate is only used for unicast mode communications over PC5.</w:t>
        </w:r>
      </w:ins>
    </w:p>
    <w:p w:rsidR="00477FAB" w:rsidRPr="00477FAB" w:rsidRDefault="00477FAB" w:rsidP="00477FAB">
      <w:pPr>
        <w:pStyle w:val="B3"/>
        <w:rPr>
          <w:ins w:id="562" w:author="Huawei" w:date="2021-11-19T12:16:00Z"/>
          <w:rPrChange w:id="563" w:author="Huawei" w:date="2021-11-19T12:16:00Z">
            <w:rPr>
              <w:ins w:id="564" w:author="Huawei" w:date="2021-11-19T12:16:00Z"/>
            </w:rPr>
          </w:rPrChange>
        </w:rPr>
      </w:pPr>
      <w:ins w:id="565" w:author="Huawei" w:date="2021-11-19T12:16:00Z">
        <w:r w:rsidRPr="00477FAB">
          <w:rPr>
            <w:rPrChange w:id="566" w:author="Huawei" w:date="2021-11-19T12:16:00Z">
              <w:rPr/>
            </w:rPrChange>
          </w:rPr>
          <w:t>iv)</w:t>
        </w:r>
        <w:r w:rsidRPr="00477FAB">
          <w:rPr>
            <w:rPrChange w:id="567" w:author="Huawei" w:date="2021-11-19T12:16:00Z">
              <w:rPr/>
            </w:rPrChange>
          </w:rPr>
          <w:tab/>
        </w:r>
        <w:proofErr w:type="gramStart"/>
        <w:r w:rsidRPr="00477FAB">
          <w:rPr>
            <w:rPrChange w:id="568" w:author="Huawei" w:date="2021-11-19T12:16:00Z">
              <w:rPr/>
            </w:rPrChange>
          </w:rPr>
          <w:t>the</w:t>
        </w:r>
        <w:proofErr w:type="gramEnd"/>
        <w:r w:rsidRPr="00477FAB">
          <w:rPr>
            <w:rPrChange w:id="569" w:author="Huawei" w:date="2021-11-19T12:16:00Z">
              <w:rPr/>
            </w:rPrChange>
          </w:rPr>
          <w:t xml:space="preserve"> PC5 </w:t>
        </w:r>
        <w:proofErr w:type="spellStart"/>
        <w:r w:rsidRPr="00477FAB">
          <w:rPr>
            <w:rPrChange w:id="570" w:author="Huawei" w:date="2021-11-19T12:16:00Z">
              <w:rPr/>
            </w:rPrChange>
          </w:rPr>
          <w:t>QoS</w:t>
        </w:r>
        <w:proofErr w:type="spellEnd"/>
        <w:r w:rsidRPr="00477FAB">
          <w:rPr>
            <w:rPrChange w:id="571" w:author="Huawei" w:date="2021-11-19T12:16:00Z">
              <w:rPr/>
            </w:rPrChange>
          </w:rPr>
          <w:t xml:space="preserve"> profile contains a range, which is only used for </w:t>
        </w:r>
        <w:proofErr w:type="spellStart"/>
        <w:r w:rsidRPr="00477FAB">
          <w:rPr>
            <w:rPrChange w:id="572" w:author="Huawei" w:date="2021-11-19T12:16:00Z">
              <w:rPr/>
            </w:rPrChange>
          </w:rPr>
          <w:t>groupcast</w:t>
        </w:r>
        <w:proofErr w:type="spellEnd"/>
        <w:r w:rsidRPr="00477FAB">
          <w:rPr>
            <w:rPrChange w:id="573" w:author="Huawei" w:date="2021-11-19T12:16:00Z">
              <w:rPr/>
            </w:rPrChange>
          </w:rPr>
          <w:t xml:space="preserve"> mode communications over PC5; and</w:t>
        </w:r>
      </w:ins>
    </w:p>
    <w:p w:rsidR="00477FAB" w:rsidRPr="00477FAB" w:rsidRDefault="00477FAB" w:rsidP="00477FAB">
      <w:pPr>
        <w:pStyle w:val="B3"/>
        <w:rPr>
          <w:ins w:id="574" w:author="Huawei" w:date="2021-11-19T12:16:00Z"/>
          <w:rPrChange w:id="575" w:author="Huawei" w:date="2021-11-19T12:16:00Z">
            <w:rPr>
              <w:ins w:id="576" w:author="Huawei" w:date="2021-11-19T12:16:00Z"/>
            </w:rPr>
          </w:rPrChange>
        </w:rPr>
      </w:pPr>
      <w:ins w:id="577" w:author="Huawei" w:date="2021-11-19T12:16:00Z">
        <w:r w:rsidRPr="00477FAB">
          <w:rPr>
            <w:rPrChange w:id="578" w:author="Huawei" w:date="2021-11-19T12:16:00Z">
              <w:rPr/>
            </w:rPrChange>
          </w:rPr>
          <w:t>v)</w:t>
        </w:r>
        <w:r w:rsidRPr="00477FAB">
          <w:rPr>
            <w:rPrChange w:id="579" w:author="Huawei" w:date="2021-11-19T12:16:00Z">
              <w:rPr/>
            </w:rPrChange>
          </w:rPr>
          <w:tab/>
        </w:r>
        <w:proofErr w:type="gramStart"/>
        <w:r w:rsidRPr="00477FAB">
          <w:rPr>
            <w:rPrChange w:id="580" w:author="Huawei" w:date="2021-11-19T12:16:00Z">
              <w:rPr/>
            </w:rPrChange>
          </w:rPr>
          <w:t>the</w:t>
        </w:r>
        <w:proofErr w:type="gramEnd"/>
        <w:r w:rsidRPr="00477FAB">
          <w:rPr>
            <w:rPrChange w:id="581" w:author="Huawei" w:date="2021-11-19T12:16:00Z">
              <w:rPr/>
            </w:rPrChange>
          </w:rPr>
          <w:t xml:space="preserve"> PC5 </w:t>
        </w:r>
        <w:proofErr w:type="spellStart"/>
        <w:r w:rsidRPr="00477FAB">
          <w:rPr>
            <w:rPrChange w:id="582" w:author="Huawei" w:date="2021-11-19T12:16:00Z">
              <w:rPr/>
            </w:rPrChange>
          </w:rPr>
          <w:t>QoS</w:t>
        </w:r>
        <w:proofErr w:type="spellEnd"/>
        <w:r w:rsidRPr="00477FAB">
          <w:rPr>
            <w:rPrChange w:id="583" w:author="Huawei" w:date="2021-11-19T12:16:00Z">
              <w:rPr/>
            </w:rPrChange>
          </w:rPr>
          <w:t xml:space="preserve"> profile can contain the priority level, the averaging window, and the maximum data burst volume. If one or more of the priority level, the averaging window or the maximum data burst volume are not contained in the PC5 </w:t>
        </w:r>
        <w:proofErr w:type="spellStart"/>
        <w:r w:rsidRPr="00477FAB">
          <w:rPr>
            <w:rPrChange w:id="584" w:author="Huawei" w:date="2021-11-19T12:16:00Z">
              <w:rPr/>
            </w:rPrChange>
          </w:rPr>
          <w:t>QoS</w:t>
        </w:r>
        <w:proofErr w:type="spellEnd"/>
        <w:r w:rsidRPr="00477FAB">
          <w:rPr>
            <w:rPrChange w:id="585" w:author="Huawei" w:date="2021-11-19T12:16:00Z">
              <w:rPr/>
            </w:rPrChange>
          </w:rPr>
          <w:t xml:space="preserve"> profile, their default values apply;</w:t>
        </w:r>
      </w:ins>
    </w:p>
    <w:p w:rsidR="00477FAB" w:rsidRPr="00477FAB" w:rsidRDefault="00477FAB" w:rsidP="00477FAB">
      <w:pPr>
        <w:pStyle w:val="B2"/>
        <w:rPr>
          <w:ins w:id="586" w:author="Huawei" w:date="2021-11-19T12:16:00Z"/>
          <w:noProof/>
          <w:rPrChange w:id="587" w:author="Huawei" w:date="2021-11-19T12:16:00Z">
            <w:rPr>
              <w:ins w:id="588" w:author="Huawei" w:date="2021-11-19T12:16:00Z"/>
              <w:noProof/>
            </w:rPr>
          </w:rPrChange>
        </w:rPr>
      </w:pPr>
      <w:bookmarkStart w:id="589" w:name="_Toc533170248"/>
      <w:bookmarkStart w:id="590" w:name="_Toc22039957"/>
      <w:bookmarkStart w:id="591" w:name="_Toc25070666"/>
      <w:bookmarkStart w:id="592" w:name="_Toc34388581"/>
      <w:bookmarkStart w:id="593" w:name="_Toc34404352"/>
      <w:ins w:id="594" w:author="Huawei" w:date="2021-11-19T12:16:00Z">
        <w:r w:rsidRPr="00477FAB">
          <w:rPr>
            <w:rPrChange w:id="595" w:author="Huawei" w:date="2021-11-19T12:16:00Z">
              <w:rPr/>
            </w:rPrChange>
          </w:rPr>
          <w:t>8)</w:t>
        </w:r>
        <w:r w:rsidRPr="00477FAB">
          <w:rPr>
            <w:rPrChange w:id="596" w:author="Huawei" w:date="2021-11-19T12:16:00Z">
              <w:rPr/>
            </w:rPrChange>
          </w:rPr>
          <w:tab/>
        </w:r>
        <w:proofErr w:type="gramStart"/>
        <w:r w:rsidRPr="00477FAB">
          <w:rPr>
            <w:rPrChange w:id="597" w:author="Huawei" w:date="2021-11-19T12:16:00Z">
              <w:rPr/>
            </w:rPrChange>
          </w:rPr>
          <w:t>a</w:t>
        </w:r>
        <w:proofErr w:type="gramEnd"/>
        <w:r w:rsidRPr="00477FAB">
          <w:rPr>
            <w:rPrChange w:id="598" w:author="Huawei" w:date="2021-11-19T12:16:00Z">
              <w:rPr/>
            </w:rPrChange>
          </w:rPr>
          <w:t xml:space="preserve"> list of NR-PC5 unicast security policies. Each entry in the list contains an NR-PC5 unicast security policy composed of</w:t>
        </w:r>
        <w:r w:rsidRPr="00477FAB">
          <w:rPr>
            <w:noProof/>
            <w:rPrChange w:id="599" w:author="Huawei" w:date="2021-11-19T12:16:00Z">
              <w:rPr>
                <w:noProof/>
              </w:rPr>
            </w:rPrChange>
          </w:rPr>
          <w:t>:</w:t>
        </w:r>
      </w:ins>
    </w:p>
    <w:p w:rsidR="00477FAB" w:rsidRPr="00477FAB" w:rsidRDefault="00477FAB" w:rsidP="00477FAB">
      <w:pPr>
        <w:pStyle w:val="B3"/>
        <w:rPr>
          <w:ins w:id="600" w:author="Huawei" w:date="2021-11-19T12:16:00Z"/>
          <w:noProof/>
          <w:lang w:val="en-US"/>
          <w:rPrChange w:id="601" w:author="Huawei" w:date="2021-11-19T12:16:00Z">
            <w:rPr>
              <w:ins w:id="602" w:author="Huawei" w:date="2021-11-19T12:16:00Z"/>
              <w:noProof/>
              <w:lang w:val="en-US"/>
            </w:rPr>
          </w:rPrChange>
        </w:rPr>
      </w:pPr>
      <w:proofErr w:type="spellStart"/>
      <w:ins w:id="603" w:author="Huawei" w:date="2021-11-19T12:16:00Z">
        <w:r w:rsidRPr="00477FAB">
          <w:rPr>
            <w:rPrChange w:id="604" w:author="Huawei" w:date="2021-11-19T12:16:00Z">
              <w:rPr/>
            </w:rPrChange>
          </w:rPr>
          <w:t>i</w:t>
        </w:r>
        <w:proofErr w:type="spellEnd"/>
        <w:r w:rsidRPr="00477FAB">
          <w:rPr>
            <w:rPrChange w:id="605" w:author="Huawei" w:date="2021-11-19T12:16:00Z">
              <w:rPr/>
            </w:rPrChange>
          </w:rPr>
          <w:t>)</w:t>
        </w:r>
        <w:r w:rsidRPr="00477FAB">
          <w:rPr>
            <w:rPrChange w:id="606" w:author="Huawei" w:date="2021-11-19T12:16:00Z">
              <w:rPr/>
            </w:rPrChange>
          </w:rPr>
          <w:tab/>
        </w:r>
        <w:r w:rsidRPr="00477FAB">
          <w:rPr>
            <w:noProof/>
            <w:lang w:val="en-US"/>
            <w:rPrChange w:id="607" w:author="Huawei" w:date="2021-11-19T12:16:00Z">
              <w:rPr>
                <w:noProof/>
                <w:lang w:val="en-US"/>
              </w:rPr>
            </w:rPrChange>
          </w:rPr>
          <w:t>one or more V2X service identifiers;</w:t>
        </w:r>
      </w:ins>
    </w:p>
    <w:p w:rsidR="00477FAB" w:rsidRPr="00477FAB" w:rsidRDefault="00477FAB" w:rsidP="00477FAB">
      <w:pPr>
        <w:pStyle w:val="B3"/>
        <w:rPr>
          <w:ins w:id="608" w:author="Huawei" w:date="2021-11-19T12:16:00Z"/>
          <w:noProof/>
          <w:lang w:val="en-US"/>
          <w:rPrChange w:id="609" w:author="Huawei" w:date="2021-11-19T12:16:00Z">
            <w:rPr>
              <w:ins w:id="610" w:author="Huawei" w:date="2021-11-19T12:16:00Z"/>
              <w:noProof/>
              <w:lang w:val="en-US"/>
            </w:rPr>
          </w:rPrChange>
        </w:rPr>
      </w:pPr>
      <w:ins w:id="611" w:author="Huawei" w:date="2021-11-19T12:16:00Z">
        <w:r w:rsidRPr="00477FAB">
          <w:rPr>
            <w:noProof/>
            <w:lang w:val="en-US"/>
            <w:rPrChange w:id="612" w:author="Huawei" w:date="2021-11-19T12:16:00Z">
              <w:rPr>
                <w:noProof/>
                <w:lang w:val="en-US"/>
              </w:rPr>
            </w:rPrChange>
          </w:rPr>
          <w:t>ii)</w:t>
        </w:r>
        <w:r w:rsidRPr="00477FAB">
          <w:rPr>
            <w:noProof/>
            <w:lang w:val="en-US"/>
            <w:rPrChange w:id="613" w:author="Huawei" w:date="2021-11-19T12:16:00Z">
              <w:rPr>
                <w:noProof/>
                <w:lang w:val="en-US"/>
              </w:rPr>
            </w:rPrChange>
          </w:rPr>
          <w:tab/>
          <w:t>the signalling integrity protection policy for the V2X service identifier(s);</w:t>
        </w:r>
      </w:ins>
    </w:p>
    <w:p w:rsidR="00477FAB" w:rsidRPr="00477FAB" w:rsidRDefault="00477FAB" w:rsidP="00477FAB">
      <w:pPr>
        <w:pStyle w:val="B3"/>
        <w:rPr>
          <w:ins w:id="614" w:author="Huawei" w:date="2021-11-19T12:16:00Z"/>
          <w:noProof/>
          <w:lang w:val="en-US"/>
          <w:rPrChange w:id="615" w:author="Huawei" w:date="2021-11-19T12:16:00Z">
            <w:rPr>
              <w:ins w:id="616" w:author="Huawei" w:date="2021-11-19T12:16:00Z"/>
              <w:noProof/>
              <w:lang w:val="en-US"/>
            </w:rPr>
          </w:rPrChange>
        </w:rPr>
      </w:pPr>
      <w:ins w:id="617" w:author="Huawei" w:date="2021-11-19T12:16:00Z">
        <w:r w:rsidRPr="00477FAB">
          <w:rPr>
            <w:noProof/>
            <w:lang w:val="en-US"/>
            <w:rPrChange w:id="618" w:author="Huawei" w:date="2021-11-19T12:16:00Z">
              <w:rPr>
                <w:noProof/>
                <w:lang w:val="en-US"/>
              </w:rPr>
            </w:rPrChange>
          </w:rPr>
          <w:t>iii)</w:t>
        </w:r>
        <w:r w:rsidRPr="00477FAB">
          <w:rPr>
            <w:noProof/>
            <w:lang w:val="en-US"/>
            <w:rPrChange w:id="619" w:author="Huawei" w:date="2021-11-19T12:16:00Z">
              <w:rPr>
                <w:noProof/>
                <w:lang w:val="en-US"/>
              </w:rPr>
            </w:rPrChange>
          </w:rPr>
          <w:tab/>
          <w:t>the signalling ciphering policy for the V2X service identifier(s);</w:t>
        </w:r>
      </w:ins>
    </w:p>
    <w:p w:rsidR="00477FAB" w:rsidRPr="00477FAB" w:rsidRDefault="00477FAB" w:rsidP="00477FAB">
      <w:pPr>
        <w:pStyle w:val="B3"/>
        <w:rPr>
          <w:ins w:id="620" w:author="Huawei" w:date="2021-11-19T12:16:00Z"/>
          <w:noProof/>
          <w:lang w:val="en-US"/>
          <w:rPrChange w:id="621" w:author="Huawei" w:date="2021-11-19T12:16:00Z">
            <w:rPr>
              <w:ins w:id="622" w:author="Huawei" w:date="2021-11-19T12:16:00Z"/>
              <w:noProof/>
              <w:lang w:val="en-US"/>
            </w:rPr>
          </w:rPrChange>
        </w:rPr>
      </w:pPr>
      <w:ins w:id="623" w:author="Huawei" w:date="2021-11-19T12:16:00Z">
        <w:r w:rsidRPr="00477FAB">
          <w:rPr>
            <w:noProof/>
            <w:lang w:val="en-US"/>
            <w:rPrChange w:id="624" w:author="Huawei" w:date="2021-11-19T12:16:00Z">
              <w:rPr>
                <w:noProof/>
                <w:lang w:val="en-US"/>
              </w:rPr>
            </w:rPrChange>
          </w:rPr>
          <w:t>iv)</w:t>
        </w:r>
        <w:r w:rsidRPr="00477FAB">
          <w:rPr>
            <w:noProof/>
            <w:lang w:val="en-US"/>
            <w:rPrChange w:id="625" w:author="Huawei" w:date="2021-11-19T12:16:00Z">
              <w:rPr>
                <w:noProof/>
                <w:lang w:val="en-US"/>
              </w:rPr>
            </w:rPrChange>
          </w:rPr>
          <w:tab/>
          <w:t>the user plane integrity protection policy for the V2X service identifier(s);</w:t>
        </w:r>
      </w:ins>
    </w:p>
    <w:p w:rsidR="00477FAB" w:rsidRPr="00477FAB" w:rsidRDefault="00477FAB" w:rsidP="00477FAB">
      <w:pPr>
        <w:pStyle w:val="B3"/>
        <w:rPr>
          <w:ins w:id="626" w:author="Huawei" w:date="2021-11-19T12:16:00Z"/>
          <w:noProof/>
          <w:lang w:val="en-US"/>
          <w:rPrChange w:id="627" w:author="Huawei" w:date="2021-11-19T12:16:00Z">
            <w:rPr>
              <w:ins w:id="628" w:author="Huawei" w:date="2021-11-19T12:16:00Z"/>
              <w:noProof/>
              <w:lang w:val="en-US"/>
            </w:rPr>
          </w:rPrChange>
        </w:rPr>
      </w:pPr>
      <w:ins w:id="629" w:author="Huawei" w:date="2021-11-19T12:16:00Z">
        <w:r w:rsidRPr="00477FAB">
          <w:rPr>
            <w:noProof/>
            <w:lang w:val="en-US"/>
            <w:rPrChange w:id="630" w:author="Huawei" w:date="2021-11-19T12:16:00Z">
              <w:rPr>
                <w:noProof/>
                <w:lang w:val="en-US"/>
              </w:rPr>
            </w:rPrChange>
          </w:rPr>
          <w:t>v)</w:t>
        </w:r>
        <w:r w:rsidRPr="00477FAB">
          <w:rPr>
            <w:noProof/>
            <w:lang w:val="en-US"/>
            <w:rPrChange w:id="631" w:author="Huawei" w:date="2021-11-19T12:16:00Z">
              <w:rPr>
                <w:noProof/>
                <w:lang w:val="en-US"/>
              </w:rPr>
            </w:rPrChange>
          </w:rPr>
          <w:tab/>
          <w:t>the user plane ciphering policy for the V2X service identifier(s); and</w:t>
        </w:r>
      </w:ins>
    </w:p>
    <w:p w:rsidR="00477FAB" w:rsidRPr="00477FAB" w:rsidRDefault="00477FAB" w:rsidP="00477FAB">
      <w:pPr>
        <w:pStyle w:val="B3"/>
        <w:rPr>
          <w:ins w:id="632" w:author="Huawei" w:date="2021-11-19T12:16:00Z"/>
          <w:rPrChange w:id="633" w:author="Huawei" w:date="2021-11-19T12:16:00Z">
            <w:rPr>
              <w:ins w:id="634" w:author="Huawei" w:date="2021-11-19T12:16:00Z"/>
            </w:rPr>
          </w:rPrChange>
        </w:rPr>
      </w:pPr>
      <w:ins w:id="635" w:author="Huawei" w:date="2021-11-19T12:16:00Z">
        <w:r w:rsidRPr="00477FAB">
          <w:rPr>
            <w:noProof/>
            <w:lang w:val="en-US"/>
            <w:rPrChange w:id="636" w:author="Huawei" w:date="2021-11-19T12:16:00Z">
              <w:rPr>
                <w:noProof/>
                <w:lang w:val="en-US"/>
              </w:rPr>
            </w:rPrChange>
          </w:rPr>
          <w:t>vi)</w:t>
        </w:r>
        <w:r w:rsidRPr="00477FAB">
          <w:rPr>
            <w:noProof/>
            <w:lang w:val="en-US"/>
            <w:rPrChange w:id="637" w:author="Huawei" w:date="2021-11-19T12:16:00Z">
              <w:rPr>
                <w:noProof/>
                <w:lang w:val="en-US"/>
              </w:rPr>
            </w:rPrChange>
          </w:rPr>
          <w:tab/>
          <w:t>one or more geographical areas where the NR-PC5 unicast security policy applies; and</w:t>
        </w:r>
      </w:ins>
    </w:p>
    <w:p w:rsidR="00477FAB" w:rsidRPr="00477FAB" w:rsidRDefault="00477FAB" w:rsidP="00477FAB">
      <w:pPr>
        <w:pStyle w:val="B2"/>
        <w:rPr>
          <w:ins w:id="638" w:author="Huawei" w:date="2021-11-19T12:16:00Z"/>
          <w:noProof/>
          <w:lang w:val="en-US"/>
          <w:rPrChange w:id="639" w:author="Huawei" w:date="2021-11-19T12:16:00Z">
            <w:rPr>
              <w:ins w:id="640" w:author="Huawei" w:date="2021-11-19T12:16:00Z"/>
              <w:noProof/>
              <w:lang w:val="en-US"/>
            </w:rPr>
          </w:rPrChange>
        </w:rPr>
      </w:pPr>
      <w:ins w:id="641" w:author="Huawei" w:date="2021-11-19T12:16:00Z">
        <w:r w:rsidRPr="00477FAB">
          <w:rPr>
            <w:noProof/>
            <w:lang w:val="en-US"/>
            <w:rPrChange w:id="642" w:author="Huawei" w:date="2021-11-19T12:16:00Z">
              <w:rPr>
                <w:noProof/>
                <w:lang w:val="en-US"/>
              </w:rPr>
            </w:rPrChange>
          </w:rPr>
          <w:t>9)</w:t>
        </w:r>
        <w:r w:rsidRPr="00477FAB">
          <w:rPr>
            <w:noProof/>
            <w:lang w:val="en-US"/>
            <w:rPrChange w:id="643" w:author="Huawei" w:date="2021-11-19T12:16:00Z">
              <w:rPr>
                <w:noProof/>
                <w:lang w:val="en-US"/>
              </w:rPr>
            </w:rPrChange>
          </w:rPr>
          <w:tab/>
          <w:t>a list of V2X service identifier to default mode of communication mapping rules. Each mapping rule contains one or more V2X service identifiers and the default mode of communication (one of unicast, groupcast or broadcast)</w:t>
        </w:r>
        <w:r w:rsidRPr="00477FAB">
          <w:rPr>
            <w:rPrChange w:id="644" w:author="Huawei" w:date="2021-11-19T12:16:00Z">
              <w:rPr/>
            </w:rPrChange>
          </w:rPr>
          <w:t>.</w:t>
        </w:r>
      </w:ins>
    </w:p>
    <w:bookmarkEnd w:id="589"/>
    <w:bookmarkEnd w:id="590"/>
    <w:bookmarkEnd w:id="591"/>
    <w:bookmarkEnd w:id="592"/>
    <w:bookmarkEnd w:id="593"/>
    <w:p w:rsidR="00477FAB" w:rsidRPr="00477FAB" w:rsidRDefault="00477FAB" w:rsidP="00477FAB">
      <w:pPr>
        <w:pStyle w:val="B1"/>
        <w:rPr>
          <w:ins w:id="645" w:author="Huawei" w:date="2021-11-19T12:16:00Z"/>
          <w:rPrChange w:id="646" w:author="Huawei" w:date="2021-11-19T12:16:00Z">
            <w:rPr>
              <w:ins w:id="647" w:author="Huawei" w:date="2021-11-19T12:16:00Z"/>
            </w:rPr>
          </w:rPrChange>
        </w:rPr>
      </w:pPr>
    </w:p>
    <w:p w:rsidR="00477FAB" w:rsidRPr="00477FAB" w:rsidRDefault="00477FAB" w:rsidP="00477FAB">
      <w:pPr>
        <w:pStyle w:val="H6"/>
        <w:rPr>
          <w:ins w:id="648" w:author="Huawei" w:date="2021-11-19T12:16:00Z"/>
          <w:rPrChange w:id="649" w:author="Huawei" w:date="2021-11-19T12:16:00Z">
            <w:rPr>
              <w:ins w:id="650" w:author="Huawei" w:date="2021-11-19T12:16:00Z"/>
            </w:rPr>
          </w:rPrChange>
        </w:rPr>
      </w:pPr>
      <w:ins w:id="651" w:author="Huawei" w:date="2021-11-19T12:16:00Z">
        <w:r w:rsidRPr="00477FAB">
          <w:rPr>
            <w:rPrChange w:id="652" w:author="Huawei" w:date="2021-11-19T12:16:00Z">
              <w:rPr/>
            </w:rPrChange>
          </w:rPr>
          <w:t>13.1.1.3</w:t>
        </w:r>
        <w:r w:rsidRPr="00477FAB">
          <w:rPr>
            <w:rPrChange w:id="653" w:author="Huawei" w:date="2021-11-19T12:16:00Z">
              <w:rPr/>
            </w:rPrChange>
          </w:rPr>
          <w:tab/>
          <w:t>Test description</w:t>
        </w:r>
      </w:ins>
    </w:p>
    <w:p w:rsidR="00477FAB" w:rsidRPr="00477FAB" w:rsidRDefault="00477FAB" w:rsidP="00477FAB">
      <w:pPr>
        <w:pStyle w:val="H6"/>
        <w:rPr>
          <w:ins w:id="654" w:author="Huawei" w:date="2021-11-19T12:16:00Z"/>
          <w:rPrChange w:id="655" w:author="Huawei" w:date="2021-11-19T12:16:00Z">
            <w:rPr>
              <w:ins w:id="656" w:author="Huawei" w:date="2021-11-19T12:16:00Z"/>
            </w:rPr>
          </w:rPrChange>
        </w:rPr>
      </w:pPr>
      <w:ins w:id="657" w:author="Huawei" w:date="2021-11-19T12:16:00Z">
        <w:r w:rsidRPr="00477FAB">
          <w:rPr>
            <w:rPrChange w:id="658" w:author="Huawei" w:date="2021-11-19T12:16:00Z">
              <w:rPr/>
            </w:rPrChange>
          </w:rPr>
          <w:t>13.1.1.3.1</w:t>
        </w:r>
        <w:r w:rsidRPr="00477FAB">
          <w:rPr>
            <w:rPrChange w:id="659" w:author="Huawei" w:date="2021-11-19T12:16:00Z">
              <w:rPr/>
            </w:rPrChange>
          </w:rPr>
          <w:tab/>
          <w:t>Pre-test conditions</w:t>
        </w:r>
      </w:ins>
    </w:p>
    <w:p w:rsidR="00477FAB" w:rsidRPr="00477FAB" w:rsidRDefault="00477FAB" w:rsidP="00477FAB">
      <w:pPr>
        <w:pStyle w:val="H6"/>
        <w:rPr>
          <w:ins w:id="660" w:author="Huawei" w:date="2021-11-19T12:16:00Z"/>
          <w:rPrChange w:id="661" w:author="Huawei" w:date="2021-11-19T12:16:00Z">
            <w:rPr>
              <w:ins w:id="662" w:author="Huawei" w:date="2021-11-19T12:16:00Z"/>
            </w:rPr>
          </w:rPrChange>
        </w:rPr>
      </w:pPr>
      <w:ins w:id="663" w:author="Huawei" w:date="2021-11-19T12:16:00Z">
        <w:r w:rsidRPr="00477FAB">
          <w:rPr>
            <w:rPrChange w:id="664" w:author="Huawei" w:date="2021-11-19T12:16:00Z">
              <w:rPr/>
            </w:rPrChange>
          </w:rPr>
          <w:t>SS-NW:</w:t>
        </w:r>
      </w:ins>
    </w:p>
    <w:p w:rsidR="00477FAB" w:rsidRPr="00477FAB" w:rsidRDefault="00477FAB" w:rsidP="00477FAB">
      <w:pPr>
        <w:pStyle w:val="B1"/>
        <w:rPr>
          <w:ins w:id="665" w:author="Huawei" w:date="2021-11-19T12:16:00Z"/>
          <w:rPrChange w:id="666" w:author="Huawei" w:date="2021-11-19T12:16:00Z">
            <w:rPr>
              <w:ins w:id="667" w:author="Huawei" w:date="2021-11-19T12:16:00Z"/>
            </w:rPr>
          </w:rPrChange>
        </w:rPr>
      </w:pPr>
      <w:ins w:id="668" w:author="Huawei" w:date="2021-11-19T12:16:00Z">
        <w:r w:rsidRPr="00477FAB">
          <w:rPr>
            <w:rPrChange w:id="669" w:author="Huawei" w:date="2021-11-19T12:16:00Z">
              <w:rPr/>
            </w:rPrChange>
          </w:rPr>
          <w:t>-</w:t>
        </w:r>
        <w:r w:rsidRPr="00477FAB">
          <w:rPr>
            <w:rPrChange w:id="670" w:author="Huawei" w:date="2021-11-19T12:16:00Z">
              <w:rPr/>
            </w:rPrChange>
          </w:rPr>
          <w:tab/>
          <w:t>NR Cell 1.</w:t>
        </w:r>
      </w:ins>
    </w:p>
    <w:p w:rsidR="00477FAB" w:rsidRPr="00477FAB" w:rsidRDefault="00477FAB" w:rsidP="00477FAB">
      <w:pPr>
        <w:pStyle w:val="B1"/>
        <w:rPr>
          <w:ins w:id="671" w:author="Huawei" w:date="2021-11-19T12:16:00Z"/>
          <w:rPrChange w:id="672" w:author="Huawei" w:date="2021-11-19T12:16:00Z">
            <w:rPr>
              <w:ins w:id="673" w:author="Huawei" w:date="2021-11-19T12:16:00Z"/>
            </w:rPr>
          </w:rPrChange>
        </w:rPr>
      </w:pPr>
      <w:ins w:id="674" w:author="Huawei" w:date="2021-11-19T12:16:00Z">
        <w:r w:rsidRPr="00477FAB">
          <w:rPr>
            <w:rPrChange w:id="675" w:author="Huawei" w:date="2021-11-19T12:16:00Z">
              <w:rPr/>
            </w:rPrChange>
          </w:rPr>
          <w:t>-</w:t>
        </w:r>
        <w:r w:rsidRPr="00477FAB">
          <w:rPr>
            <w:rPrChange w:id="676" w:author="Huawei" w:date="2021-11-19T12:16:00Z">
              <w:rPr/>
            </w:rPrChange>
          </w:rPr>
          <w:tab/>
          <w:t>System information combination NR-1 as defined in TS 38.508-1 [4] clause 4.4.3.1.3 is used in NR Cell 1.</w:t>
        </w:r>
      </w:ins>
    </w:p>
    <w:p w:rsidR="00477FAB" w:rsidRPr="00477FAB" w:rsidRDefault="00477FAB" w:rsidP="00477FAB">
      <w:pPr>
        <w:pStyle w:val="B1"/>
        <w:rPr>
          <w:ins w:id="677" w:author="Huawei" w:date="2021-11-19T12:16:00Z"/>
          <w:rPrChange w:id="678" w:author="Huawei" w:date="2021-11-19T12:16:00Z">
            <w:rPr>
              <w:ins w:id="679" w:author="Huawei" w:date="2021-11-19T12:16:00Z"/>
            </w:rPr>
          </w:rPrChange>
        </w:rPr>
      </w:pPr>
      <w:ins w:id="680" w:author="Huawei" w:date="2021-11-19T12:16:00Z">
        <w:r w:rsidRPr="00477FAB">
          <w:rPr>
            <w:rPrChange w:id="681" w:author="Huawei" w:date="2021-11-19T12:16:00Z">
              <w:rPr/>
            </w:rPrChange>
          </w:rPr>
          <w:t>-</w:t>
        </w:r>
        <w:r w:rsidRPr="00477FAB">
          <w:rPr>
            <w:rPrChange w:id="682" w:author="Huawei" w:date="2021-11-19T12:16:00Z">
              <w:rPr/>
            </w:rPrChange>
          </w:rPr>
          <w:tab/>
          <w:t>1 GNSS simulator</w:t>
        </w:r>
      </w:ins>
    </w:p>
    <w:p w:rsidR="00477FAB" w:rsidRPr="00477FAB" w:rsidRDefault="00477FAB" w:rsidP="00477FAB">
      <w:pPr>
        <w:pStyle w:val="H6"/>
        <w:rPr>
          <w:ins w:id="683" w:author="Huawei" w:date="2021-11-19T12:16:00Z"/>
          <w:rPrChange w:id="684" w:author="Huawei" w:date="2021-11-19T12:16:00Z">
            <w:rPr>
              <w:ins w:id="685" w:author="Huawei" w:date="2021-11-19T12:16:00Z"/>
              <w:highlight w:val="yellow"/>
            </w:rPr>
          </w:rPrChange>
        </w:rPr>
      </w:pPr>
      <w:ins w:id="686" w:author="Huawei" w:date="2021-11-19T12:16:00Z">
        <w:r w:rsidRPr="00477FAB">
          <w:rPr>
            <w:rPrChange w:id="687" w:author="Huawei" w:date="2021-11-19T12:16:00Z">
              <w:rPr>
                <w:highlight w:val="yellow"/>
              </w:rPr>
            </w:rPrChange>
          </w:rPr>
          <w:t>NR-SS-UE:</w:t>
        </w:r>
      </w:ins>
    </w:p>
    <w:p w:rsidR="00477FAB" w:rsidRPr="00477FAB" w:rsidRDefault="00477FAB" w:rsidP="00477FAB">
      <w:pPr>
        <w:pStyle w:val="B1"/>
        <w:rPr>
          <w:ins w:id="688" w:author="Huawei" w:date="2021-11-19T12:16:00Z"/>
        </w:rPr>
      </w:pPr>
      <w:ins w:id="689" w:author="Huawei" w:date="2021-11-19T12:16:00Z">
        <w:r w:rsidRPr="00477FAB">
          <w:rPr>
            <w:rPrChange w:id="690" w:author="Huawei" w:date="2021-11-19T12:16:00Z">
              <w:rPr>
                <w:highlight w:val="yellow"/>
              </w:rPr>
            </w:rPrChange>
          </w:rPr>
          <w:t>-</w:t>
        </w:r>
        <w:r w:rsidRPr="00477FAB">
          <w:rPr>
            <w:rPrChange w:id="691" w:author="Huawei" w:date="2021-11-19T12:16:00Z">
              <w:rPr>
                <w:highlight w:val="yellow"/>
              </w:rPr>
            </w:rPrChange>
          </w:rPr>
          <w:tab/>
          <w:t>NR-SS-UE 1 is</w:t>
        </w:r>
        <w:r w:rsidRPr="00477FAB">
          <w:t xml:space="preserve"> </w:t>
        </w:r>
        <w:r w:rsidRPr="00477FAB">
          <w:rPr>
            <w:rPrChange w:id="692" w:author="Huawei" w:date="2021-11-19T12:16:00Z">
              <w:rPr>
                <w:highlight w:val="yellow"/>
              </w:rPr>
            </w:rPrChange>
          </w:rPr>
          <w:t xml:space="preserve">as defined in TS 38.508-1 [4], configured for and operating as NR </w:t>
        </w:r>
        <w:proofErr w:type="spellStart"/>
        <w:r w:rsidRPr="00477FAB">
          <w:rPr>
            <w:lang w:eastAsia="zh-CN"/>
            <w:rPrChange w:id="693" w:author="Huawei" w:date="2021-11-19T12:16:00Z">
              <w:rPr>
                <w:highlight w:val="yellow"/>
                <w:lang w:eastAsia="zh-CN"/>
              </w:rPr>
            </w:rPrChange>
          </w:rPr>
          <w:t>Sidelink</w:t>
        </w:r>
        <w:proofErr w:type="spellEnd"/>
        <w:r w:rsidRPr="00477FAB">
          <w:rPr>
            <w:rPrChange w:id="694" w:author="Huawei" w:date="2021-11-19T12:16:00Z">
              <w:rPr>
                <w:highlight w:val="yellow"/>
              </w:rPr>
            </w:rPrChange>
          </w:rPr>
          <w:t xml:space="preserve"> Communication receiving device on the resources which the UE is expected to use for transmission.</w:t>
        </w:r>
      </w:ins>
    </w:p>
    <w:p w:rsidR="00477FAB" w:rsidRPr="00477FAB" w:rsidRDefault="00477FAB" w:rsidP="00477FAB">
      <w:pPr>
        <w:pStyle w:val="H6"/>
        <w:rPr>
          <w:ins w:id="695" w:author="Huawei" w:date="2021-11-19T12:16:00Z"/>
        </w:rPr>
      </w:pPr>
      <w:ins w:id="696" w:author="Huawei" w:date="2021-11-19T12:16:00Z">
        <w:r w:rsidRPr="00477FAB">
          <w:lastRenderedPageBreak/>
          <w:t>UE:</w:t>
        </w:r>
      </w:ins>
    </w:p>
    <w:p w:rsidR="00477FAB" w:rsidRPr="00477FAB" w:rsidRDefault="00477FAB" w:rsidP="00477FAB">
      <w:pPr>
        <w:ind w:firstLine="284"/>
        <w:rPr>
          <w:ins w:id="697" w:author="Huawei" w:date="2021-11-19T12:16:00Z"/>
          <w:rPrChange w:id="698" w:author="Huawei" w:date="2021-11-19T12:16:00Z">
            <w:rPr>
              <w:ins w:id="699" w:author="Huawei" w:date="2021-11-19T12:16:00Z"/>
            </w:rPr>
          </w:rPrChange>
        </w:rPr>
      </w:pPr>
      <w:ins w:id="700" w:author="Huawei" w:date="2021-11-19T12:16:00Z">
        <w:r w:rsidRPr="00477FAB">
          <w:rPr>
            <w:rPrChange w:id="701" w:author="Huawei" w:date="2021-11-19T12:16:00Z">
              <w:rPr/>
            </w:rPrChange>
          </w:rPr>
          <w:t>-</w:t>
        </w:r>
        <w:r w:rsidRPr="00477FAB">
          <w:rPr>
            <w:rPrChange w:id="702" w:author="Huawei" w:date="2021-11-19T12:16:00Z">
              <w:rPr/>
            </w:rPrChange>
          </w:rPr>
          <w:tab/>
          <w:t>The UE is equipped with a USIM configuration as defined in clause 4.8.3.3.3 of TS 38.508-1 [4].</w:t>
        </w:r>
      </w:ins>
    </w:p>
    <w:p w:rsidR="00477FAB" w:rsidRPr="00477FAB" w:rsidRDefault="00477FAB" w:rsidP="00477FAB">
      <w:pPr>
        <w:pStyle w:val="H6"/>
        <w:rPr>
          <w:ins w:id="703" w:author="Huawei" w:date="2021-11-19T12:16:00Z"/>
          <w:rPrChange w:id="704" w:author="Huawei" w:date="2021-11-19T12:16:00Z">
            <w:rPr>
              <w:ins w:id="705" w:author="Huawei" w:date="2021-11-19T12:16:00Z"/>
            </w:rPr>
          </w:rPrChange>
        </w:rPr>
      </w:pPr>
      <w:ins w:id="706" w:author="Huawei" w:date="2021-11-19T12:16:00Z">
        <w:r w:rsidRPr="00477FAB">
          <w:rPr>
            <w:rPrChange w:id="707" w:author="Huawei" w:date="2021-11-19T12:16:00Z">
              <w:rPr/>
            </w:rPrChange>
          </w:rPr>
          <w:t>Preamble:</w:t>
        </w:r>
      </w:ins>
    </w:p>
    <w:p w:rsidR="00477FAB" w:rsidRPr="00477FAB" w:rsidRDefault="00477FAB" w:rsidP="00477FAB">
      <w:pPr>
        <w:pStyle w:val="B1"/>
        <w:rPr>
          <w:ins w:id="708" w:author="Huawei" w:date="2021-11-19T12:16:00Z"/>
        </w:rPr>
      </w:pPr>
      <w:ins w:id="709" w:author="Huawei" w:date="2021-11-19T12:16:00Z">
        <w:r w:rsidRPr="00477FAB">
          <w:rPr>
            <w:rPrChange w:id="710" w:author="Huawei" w:date="2021-11-19T12:16:00Z">
              <w:rPr/>
            </w:rPrChange>
          </w:rPr>
          <w:t>-</w:t>
        </w:r>
        <w:r w:rsidRPr="00477FAB">
          <w:rPr>
            <w:rPrChange w:id="711" w:author="Huawei" w:date="2021-11-19T12:16:00Z">
              <w:rPr/>
            </w:rPrChange>
          </w:rPr>
          <w:tab/>
          <w:t xml:space="preserve">UE is brought to state 4-A, Out of Coverage (NR </w:t>
        </w:r>
        <w:proofErr w:type="spellStart"/>
        <w:r w:rsidRPr="00477FAB">
          <w:rPr>
            <w:rPrChange w:id="712" w:author="Huawei" w:date="2021-11-19T12:16:00Z">
              <w:rPr/>
            </w:rPrChange>
          </w:rPr>
          <w:t>sidelink</w:t>
        </w:r>
        <w:proofErr w:type="spellEnd"/>
        <w:r w:rsidRPr="00477FAB">
          <w:rPr>
            <w:rPrChange w:id="713" w:author="Huawei" w:date="2021-11-19T12:16:00Z">
              <w:rPr/>
            </w:rPrChange>
          </w:rPr>
          <w:t xml:space="preserve">), in accordance with the procedure described in TS 38.508-1 [4], Table 4.5.7.2-1 using generic procedure parameter </w:t>
        </w:r>
        <w:proofErr w:type="spellStart"/>
        <w:r w:rsidRPr="00477FAB">
          <w:rPr>
            <w:rPrChange w:id="714" w:author="Huawei" w:date="2021-11-19T12:16:00Z">
              <w:rPr>
                <w:highlight w:val="yellow"/>
              </w:rPr>
            </w:rPrChange>
          </w:rPr>
          <w:t>Sidelink</w:t>
        </w:r>
        <w:proofErr w:type="spellEnd"/>
        <w:r w:rsidRPr="00477FAB">
          <w:rPr>
            <w:rPrChange w:id="715" w:author="Huawei" w:date="2021-11-19T12:16:00Z">
              <w:rPr>
                <w:highlight w:val="yellow"/>
              </w:rPr>
            </w:rPrChange>
          </w:rPr>
          <w:t xml:space="preserve"> (</w:t>
        </w:r>
        <w:r w:rsidRPr="00477FAB">
          <w:rPr>
            <w:i/>
            <w:rPrChange w:id="716" w:author="Huawei" w:date="2021-11-19T12:16:00Z">
              <w:rPr>
                <w:i/>
                <w:highlight w:val="yellow"/>
              </w:rPr>
            </w:rPrChange>
          </w:rPr>
          <w:t>On</w:t>
        </w:r>
        <w:r w:rsidRPr="00477FAB">
          <w:rPr>
            <w:rPrChange w:id="717" w:author="Huawei" w:date="2021-11-19T12:16:00Z">
              <w:rPr>
                <w:highlight w:val="yellow"/>
              </w:rPr>
            </w:rPrChange>
          </w:rPr>
          <w:t>), Cast Type (</w:t>
        </w:r>
        <w:r w:rsidRPr="00477FAB">
          <w:rPr>
            <w:i/>
            <w:rPrChange w:id="718" w:author="Huawei" w:date="2021-11-19T12:16:00Z">
              <w:rPr>
                <w:i/>
                <w:highlight w:val="yellow"/>
              </w:rPr>
            </w:rPrChange>
          </w:rPr>
          <w:t>Broadcast</w:t>
        </w:r>
        <w:r w:rsidRPr="00477FAB">
          <w:rPr>
            <w:rPrChange w:id="719" w:author="Huawei" w:date="2021-11-19T12:16:00Z">
              <w:rPr>
                <w:highlight w:val="yellow"/>
              </w:rPr>
            </w:rPrChange>
          </w:rPr>
          <w:t>)</w:t>
        </w:r>
        <w:r w:rsidRPr="00477FAB">
          <w:rPr>
            <w:rFonts w:hint="eastAsia"/>
            <w:lang w:eastAsia="zh-CN"/>
            <w:rPrChange w:id="720" w:author="Huawei" w:date="2021-11-19T12:16:00Z">
              <w:rPr>
                <w:rFonts w:hint="eastAsia"/>
                <w:highlight w:val="green"/>
                <w:lang w:eastAsia="zh-CN"/>
              </w:rPr>
            </w:rPrChange>
          </w:rPr>
          <w:t>,</w:t>
        </w:r>
        <w:r w:rsidRPr="00477FAB">
          <w:rPr>
            <w:lang w:eastAsia="zh-CN"/>
            <w:rPrChange w:id="721" w:author="Huawei" w:date="2021-11-19T12:16:00Z">
              <w:rPr>
                <w:highlight w:val="green"/>
                <w:lang w:eastAsia="zh-CN"/>
              </w:rPr>
            </w:rPrChange>
          </w:rPr>
          <w:t xml:space="preserve"> </w:t>
        </w:r>
        <w:r w:rsidRPr="00477FAB">
          <w:rPr>
            <w:rPrChange w:id="722" w:author="Huawei" w:date="2021-11-19T12:16:00Z">
              <w:rPr>
                <w:highlight w:val="green"/>
              </w:rPr>
            </w:rPrChange>
          </w:rPr>
          <w:t>Test Loop Function (On) with UE test loop mode E</w:t>
        </w:r>
        <w:r w:rsidRPr="00477FAB">
          <w:t>.</w:t>
        </w:r>
      </w:ins>
    </w:p>
    <w:p w:rsidR="00477FAB" w:rsidRPr="00477FAB" w:rsidRDefault="00477FAB" w:rsidP="00477FAB">
      <w:pPr>
        <w:pStyle w:val="H6"/>
        <w:rPr>
          <w:ins w:id="723" w:author="Huawei" w:date="2021-11-19T12:16:00Z"/>
          <w:rPrChange w:id="724" w:author="Huawei" w:date="2021-11-19T12:16:00Z">
            <w:rPr>
              <w:ins w:id="725" w:author="Huawei" w:date="2021-11-19T12:16:00Z"/>
            </w:rPr>
          </w:rPrChange>
        </w:rPr>
      </w:pPr>
      <w:ins w:id="726" w:author="Huawei" w:date="2021-11-19T12:16:00Z">
        <w:r w:rsidRPr="00477FAB">
          <w:rPr>
            <w:rPrChange w:id="727" w:author="Huawei" w:date="2021-11-19T12:16:00Z">
              <w:rPr/>
            </w:rPrChange>
          </w:rPr>
          <w:lastRenderedPageBreak/>
          <w:t>13.1.1.3.2</w:t>
        </w:r>
        <w:r w:rsidRPr="00477FAB">
          <w:rPr>
            <w:rPrChange w:id="728" w:author="Huawei" w:date="2021-11-19T12:16:00Z">
              <w:rPr/>
            </w:rPrChange>
          </w:rPr>
          <w:tab/>
          <w:t>Test procedure sequence</w:t>
        </w:r>
      </w:ins>
    </w:p>
    <w:p w:rsidR="00477FAB" w:rsidRPr="00477FAB" w:rsidRDefault="00477FAB" w:rsidP="00477FAB">
      <w:pPr>
        <w:pStyle w:val="TH"/>
        <w:rPr>
          <w:ins w:id="729" w:author="Huawei" w:date="2021-11-19T12:16:00Z"/>
          <w:rPrChange w:id="730" w:author="Huawei" w:date="2021-11-19T12:16:00Z">
            <w:rPr>
              <w:ins w:id="731" w:author="Huawei" w:date="2021-11-19T12:16:00Z"/>
            </w:rPr>
          </w:rPrChange>
        </w:rPr>
      </w:pPr>
      <w:ins w:id="732" w:author="Huawei" w:date="2021-11-19T12:16:00Z">
        <w:r w:rsidRPr="00477FAB">
          <w:rPr>
            <w:rPrChange w:id="733" w:author="Huawei" w:date="2021-11-19T12:16:00Z">
              <w:rPr/>
            </w:rPrChange>
          </w:rPr>
          <w:t>Table 13.1.1.3.2-1: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477FAB" w:rsidRPr="00477FAB" w:rsidTr="00C805F5">
        <w:trPr>
          <w:ins w:id="734" w:author="Huawei" w:date="2021-11-19T12:16:00Z"/>
        </w:trPr>
        <w:tc>
          <w:tcPr>
            <w:tcW w:w="532" w:type="dxa"/>
            <w:tcBorders>
              <w:top w:val="single" w:sz="4" w:space="0" w:color="auto"/>
              <w:left w:val="single" w:sz="4" w:space="0" w:color="auto"/>
              <w:bottom w:val="nil"/>
              <w:right w:val="single" w:sz="4" w:space="0" w:color="auto"/>
            </w:tcBorders>
            <w:hideMark/>
          </w:tcPr>
          <w:p w:rsidR="00477FAB" w:rsidRPr="00477FAB" w:rsidRDefault="00477FAB" w:rsidP="00C805F5">
            <w:pPr>
              <w:pStyle w:val="TAH"/>
              <w:rPr>
                <w:ins w:id="735" w:author="Huawei" w:date="2021-11-19T12:16:00Z"/>
                <w:rPrChange w:id="736" w:author="Huawei" w:date="2021-11-19T12:16:00Z">
                  <w:rPr>
                    <w:ins w:id="737" w:author="Huawei" w:date="2021-11-19T12:16:00Z"/>
                  </w:rPr>
                </w:rPrChange>
              </w:rPr>
            </w:pPr>
            <w:ins w:id="738" w:author="Huawei" w:date="2021-11-19T12:16:00Z">
              <w:r w:rsidRPr="00477FAB">
                <w:rPr>
                  <w:rPrChange w:id="739" w:author="Huawei" w:date="2021-11-19T12:16:00Z">
                    <w:rPr/>
                  </w:rPrChange>
                </w:rPr>
                <w:lastRenderedPageBreak/>
                <w:t>St</w:t>
              </w:r>
            </w:ins>
          </w:p>
        </w:tc>
        <w:tc>
          <w:tcPr>
            <w:tcW w:w="3964" w:type="dxa"/>
            <w:tcBorders>
              <w:top w:val="single" w:sz="4" w:space="0" w:color="auto"/>
              <w:left w:val="single" w:sz="4" w:space="0" w:color="auto"/>
              <w:bottom w:val="single" w:sz="4" w:space="0" w:color="auto"/>
              <w:right w:val="single" w:sz="4" w:space="0" w:color="auto"/>
            </w:tcBorders>
            <w:hideMark/>
          </w:tcPr>
          <w:p w:rsidR="00477FAB" w:rsidRPr="00477FAB" w:rsidRDefault="00477FAB" w:rsidP="00C805F5">
            <w:pPr>
              <w:pStyle w:val="TAH"/>
              <w:rPr>
                <w:ins w:id="740" w:author="Huawei" w:date="2021-11-19T12:16:00Z"/>
                <w:rPrChange w:id="741" w:author="Huawei" w:date="2021-11-19T12:16:00Z">
                  <w:rPr>
                    <w:ins w:id="742" w:author="Huawei" w:date="2021-11-19T12:16:00Z"/>
                  </w:rPr>
                </w:rPrChange>
              </w:rPr>
            </w:pPr>
            <w:ins w:id="743" w:author="Huawei" w:date="2021-11-19T12:16:00Z">
              <w:r w:rsidRPr="00477FAB">
                <w:rPr>
                  <w:rPrChange w:id="744" w:author="Huawei" w:date="2021-11-19T12:16:00Z">
                    <w:rPr/>
                  </w:rPrChange>
                </w:rPr>
                <w:t>Procedure</w:t>
              </w:r>
            </w:ins>
          </w:p>
        </w:tc>
        <w:tc>
          <w:tcPr>
            <w:tcW w:w="3796" w:type="dxa"/>
            <w:gridSpan w:val="2"/>
            <w:tcBorders>
              <w:top w:val="single" w:sz="4" w:space="0" w:color="auto"/>
              <w:left w:val="single" w:sz="4" w:space="0" w:color="auto"/>
              <w:bottom w:val="single" w:sz="4" w:space="0" w:color="auto"/>
              <w:right w:val="single" w:sz="4" w:space="0" w:color="auto"/>
            </w:tcBorders>
            <w:hideMark/>
          </w:tcPr>
          <w:p w:rsidR="00477FAB" w:rsidRPr="00477FAB" w:rsidRDefault="00477FAB" w:rsidP="00C805F5">
            <w:pPr>
              <w:pStyle w:val="TAH"/>
              <w:rPr>
                <w:ins w:id="745" w:author="Huawei" w:date="2021-11-19T12:16:00Z"/>
                <w:rPrChange w:id="746" w:author="Huawei" w:date="2021-11-19T12:16:00Z">
                  <w:rPr>
                    <w:ins w:id="747" w:author="Huawei" w:date="2021-11-19T12:16:00Z"/>
                  </w:rPr>
                </w:rPrChange>
              </w:rPr>
            </w:pPr>
            <w:ins w:id="748" w:author="Huawei" w:date="2021-11-19T12:16:00Z">
              <w:r w:rsidRPr="00477FAB">
                <w:rPr>
                  <w:rPrChange w:id="749" w:author="Huawei" w:date="2021-11-19T12:16:00Z">
                    <w:rPr/>
                  </w:rPrChange>
                </w:rPr>
                <w:t>Message Sequence</w:t>
              </w:r>
            </w:ins>
          </w:p>
        </w:tc>
        <w:tc>
          <w:tcPr>
            <w:tcW w:w="455" w:type="dxa"/>
            <w:tcBorders>
              <w:top w:val="single" w:sz="4" w:space="0" w:color="auto"/>
              <w:left w:val="single" w:sz="4" w:space="0" w:color="auto"/>
              <w:bottom w:val="nil"/>
              <w:right w:val="single" w:sz="4" w:space="0" w:color="auto"/>
            </w:tcBorders>
            <w:hideMark/>
          </w:tcPr>
          <w:p w:rsidR="00477FAB" w:rsidRPr="00477FAB" w:rsidRDefault="00477FAB" w:rsidP="00C805F5">
            <w:pPr>
              <w:pStyle w:val="TAH"/>
              <w:rPr>
                <w:ins w:id="750" w:author="Huawei" w:date="2021-11-19T12:16:00Z"/>
                <w:rPrChange w:id="751" w:author="Huawei" w:date="2021-11-19T12:16:00Z">
                  <w:rPr>
                    <w:ins w:id="752" w:author="Huawei" w:date="2021-11-19T12:16:00Z"/>
                  </w:rPr>
                </w:rPrChange>
              </w:rPr>
            </w:pPr>
            <w:ins w:id="753" w:author="Huawei" w:date="2021-11-19T12:16:00Z">
              <w:r w:rsidRPr="00477FAB">
                <w:rPr>
                  <w:rPrChange w:id="754" w:author="Huawei" w:date="2021-11-19T12:16:00Z">
                    <w:rPr/>
                  </w:rPrChange>
                </w:rPr>
                <w:t>TP</w:t>
              </w:r>
            </w:ins>
          </w:p>
        </w:tc>
        <w:tc>
          <w:tcPr>
            <w:tcW w:w="853" w:type="dxa"/>
            <w:tcBorders>
              <w:top w:val="single" w:sz="4" w:space="0" w:color="auto"/>
              <w:left w:val="single" w:sz="4" w:space="0" w:color="auto"/>
              <w:bottom w:val="nil"/>
              <w:right w:val="single" w:sz="4" w:space="0" w:color="auto"/>
            </w:tcBorders>
            <w:hideMark/>
          </w:tcPr>
          <w:p w:rsidR="00477FAB" w:rsidRPr="00477FAB" w:rsidRDefault="00477FAB" w:rsidP="00C805F5">
            <w:pPr>
              <w:pStyle w:val="TAH"/>
              <w:rPr>
                <w:ins w:id="755" w:author="Huawei" w:date="2021-11-19T12:16:00Z"/>
                <w:rPrChange w:id="756" w:author="Huawei" w:date="2021-11-19T12:16:00Z">
                  <w:rPr>
                    <w:ins w:id="757" w:author="Huawei" w:date="2021-11-19T12:16:00Z"/>
                  </w:rPr>
                </w:rPrChange>
              </w:rPr>
            </w:pPr>
            <w:ins w:id="758" w:author="Huawei" w:date="2021-11-19T12:16:00Z">
              <w:r w:rsidRPr="00477FAB">
                <w:rPr>
                  <w:rPrChange w:id="759" w:author="Huawei" w:date="2021-11-19T12:16:00Z">
                    <w:rPr/>
                  </w:rPrChange>
                </w:rPr>
                <w:t>Verdict</w:t>
              </w:r>
            </w:ins>
          </w:p>
        </w:tc>
      </w:tr>
      <w:tr w:rsidR="00477FAB" w:rsidRPr="00477FAB" w:rsidTr="00C805F5">
        <w:trPr>
          <w:ins w:id="760" w:author="Huawei" w:date="2021-11-19T12:16:00Z"/>
        </w:trPr>
        <w:tc>
          <w:tcPr>
            <w:tcW w:w="532" w:type="dxa"/>
            <w:tcBorders>
              <w:top w:val="nil"/>
              <w:left w:val="single" w:sz="4" w:space="0" w:color="auto"/>
              <w:bottom w:val="single" w:sz="4" w:space="0" w:color="auto"/>
              <w:right w:val="single" w:sz="4" w:space="0" w:color="auto"/>
            </w:tcBorders>
          </w:tcPr>
          <w:p w:rsidR="00477FAB" w:rsidRPr="00477FAB" w:rsidRDefault="00477FAB" w:rsidP="00C805F5">
            <w:pPr>
              <w:pStyle w:val="TAH"/>
              <w:rPr>
                <w:ins w:id="761" w:author="Huawei" w:date="2021-11-19T12:16:00Z"/>
                <w:rPrChange w:id="762" w:author="Huawei" w:date="2021-11-19T12:16:00Z">
                  <w:rPr>
                    <w:ins w:id="763" w:author="Huawei" w:date="2021-11-19T12:16:00Z"/>
                  </w:rPr>
                </w:rPrChange>
              </w:rPr>
            </w:pPr>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H"/>
              <w:rPr>
                <w:ins w:id="764" w:author="Huawei" w:date="2021-11-19T12:16:00Z"/>
                <w:rPrChange w:id="765" w:author="Huawei" w:date="2021-11-19T12:16:00Z">
                  <w:rPr>
                    <w:ins w:id="766" w:author="Huawei" w:date="2021-11-19T12:16:00Z"/>
                  </w:rPr>
                </w:rPrChange>
              </w:rPr>
            </w:pPr>
          </w:p>
        </w:tc>
        <w:tc>
          <w:tcPr>
            <w:tcW w:w="648" w:type="dxa"/>
            <w:tcBorders>
              <w:top w:val="single" w:sz="4" w:space="0" w:color="auto"/>
              <w:left w:val="single" w:sz="4" w:space="0" w:color="auto"/>
              <w:bottom w:val="single" w:sz="4" w:space="0" w:color="auto"/>
              <w:right w:val="single" w:sz="4" w:space="0" w:color="auto"/>
            </w:tcBorders>
            <w:hideMark/>
          </w:tcPr>
          <w:p w:rsidR="00477FAB" w:rsidRPr="00477FAB" w:rsidRDefault="00477FAB" w:rsidP="00C805F5">
            <w:pPr>
              <w:pStyle w:val="TAH"/>
              <w:rPr>
                <w:ins w:id="767" w:author="Huawei" w:date="2021-11-19T12:16:00Z"/>
                <w:rPrChange w:id="768" w:author="Huawei" w:date="2021-11-19T12:16:00Z">
                  <w:rPr>
                    <w:ins w:id="769" w:author="Huawei" w:date="2021-11-19T12:16:00Z"/>
                  </w:rPr>
                </w:rPrChange>
              </w:rPr>
            </w:pPr>
            <w:ins w:id="770" w:author="Huawei" w:date="2021-11-19T12:16:00Z">
              <w:r w:rsidRPr="00477FAB">
                <w:rPr>
                  <w:rPrChange w:id="771" w:author="Huawei" w:date="2021-11-19T12:16:00Z">
                    <w:rPr/>
                  </w:rPrChange>
                </w:rPr>
                <w:t>U - S</w:t>
              </w:r>
            </w:ins>
          </w:p>
        </w:tc>
        <w:tc>
          <w:tcPr>
            <w:tcW w:w="3148" w:type="dxa"/>
            <w:tcBorders>
              <w:top w:val="single" w:sz="4" w:space="0" w:color="auto"/>
              <w:left w:val="single" w:sz="4" w:space="0" w:color="auto"/>
              <w:bottom w:val="single" w:sz="4" w:space="0" w:color="auto"/>
              <w:right w:val="single" w:sz="4" w:space="0" w:color="auto"/>
            </w:tcBorders>
            <w:hideMark/>
          </w:tcPr>
          <w:p w:rsidR="00477FAB" w:rsidRPr="00477FAB" w:rsidRDefault="00477FAB" w:rsidP="00C805F5">
            <w:pPr>
              <w:pStyle w:val="TAH"/>
              <w:rPr>
                <w:ins w:id="772" w:author="Huawei" w:date="2021-11-19T12:16:00Z"/>
                <w:rPrChange w:id="773" w:author="Huawei" w:date="2021-11-19T12:16:00Z">
                  <w:rPr>
                    <w:ins w:id="774" w:author="Huawei" w:date="2021-11-19T12:16:00Z"/>
                  </w:rPr>
                </w:rPrChange>
              </w:rPr>
            </w:pPr>
            <w:ins w:id="775" w:author="Huawei" w:date="2021-11-19T12:16:00Z">
              <w:r w:rsidRPr="00477FAB">
                <w:rPr>
                  <w:rPrChange w:id="776" w:author="Huawei" w:date="2021-11-19T12:16:00Z">
                    <w:rPr/>
                  </w:rPrChange>
                </w:rPr>
                <w:t>Message</w:t>
              </w:r>
            </w:ins>
          </w:p>
        </w:tc>
        <w:tc>
          <w:tcPr>
            <w:tcW w:w="455" w:type="dxa"/>
            <w:tcBorders>
              <w:top w:val="nil"/>
              <w:left w:val="single" w:sz="4" w:space="0" w:color="auto"/>
              <w:bottom w:val="single" w:sz="4" w:space="0" w:color="auto"/>
              <w:right w:val="single" w:sz="4" w:space="0" w:color="auto"/>
            </w:tcBorders>
          </w:tcPr>
          <w:p w:rsidR="00477FAB" w:rsidRPr="00477FAB" w:rsidRDefault="00477FAB" w:rsidP="00C805F5">
            <w:pPr>
              <w:pStyle w:val="TAH"/>
              <w:rPr>
                <w:ins w:id="777" w:author="Huawei" w:date="2021-11-19T12:16:00Z"/>
                <w:rPrChange w:id="778" w:author="Huawei" w:date="2021-11-19T12:16:00Z">
                  <w:rPr>
                    <w:ins w:id="779" w:author="Huawei" w:date="2021-11-19T12:16:00Z"/>
                  </w:rPr>
                </w:rPrChange>
              </w:rPr>
            </w:pPr>
          </w:p>
        </w:tc>
        <w:tc>
          <w:tcPr>
            <w:tcW w:w="853" w:type="dxa"/>
            <w:tcBorders>
              <w:top w:val="nil"/>
              <w:left w:val="single" w:sz="4" w:space="0" w:color="auto"/>
              <w:bottom w:val="single" w:sz="4" w:space="0" w:color="auto"/>
              <w:right w:val="single" w:sz="4" w:space="0" w:color="auto"/>
            </w:tcBorders>
          </w:tcPr>
          <w:p w:rsidR="00477FAB" w:rsidRPr="00477FAB" w:rsidRDefault="00477FAB" w:rsidP="00C805F5">
            <w:pPr>
              <w:pStyle w:val="TAH"/>
              <w:rPr>
                <w:ins w:id="780" w:author="Huawei" w:date="2021-11-19T12:16:00Z"/>
                <w:rPrChange w:id="781" w:author="Huawei" w:date="2021-11-19T12:16:00Z">
                  <w:rPr>
                    <w:ins w:id="782" w:author="Huawei" w:date="2021-11-19T12:16:00Z"/>
                  </w:rPr>
                </w:rPrChange>
              </w:rPr>
            </w:pPr>
          </w:p>
        </w:tc>
      </w:tr>
      <w:tr w:rsidR="00477FAB" w:rsidRPr="00477FAB" w:rsidTr="00C805F5">
        <w:trPr>
          <w:ins w:id="783" w:author="Huawei" w:date="2021-11-19T12:16:00Z"/>
        </w:trPr>
        <w:tc>
          <w:tcPr>
            <w:tcW w:w="532" w:type="dxa"/>
            <w:tcBorders>
              <w:top w:val="single" w:sz="4" w:space="0" w:color="auto"/>
              <w:left w:val="single" w:sz="4" w:space="0" w:color="auto"/>
              <w:bottom w:val="single" w:sz="4" w:space="0" w:color="auto"/>
              <w:right w:val="single" w:sz="4" w:space="0" w:color="auto"/>
            </w:tcBorders>
            <w:hideMark/>
          </w:tcPr>
          <w:p w:rsidR="00477FAB" w:rsidRPr="00477FAB" w:rsidRDefault="00477FAB" w:rsidP="00C805F5">
            <w:pPr>
              <w:pStyle w:val="TAC"/>
              <w:rPr>
                <w:ins w:id="784" w:author="Huawei" w:date="2021-11-19T12:16:00Z"/>
                <w:rFonts w:cs="Arial"/>
                <w:szCs w:val="18"/>
                <w:rPrChange w:id="785" w:author="Huawei" w:date="2021-11-19T12:16:00Z">
                  <w:rPr>
                    <w:ins w:id="786" w:author="Huawei" w:date="2021-11-19T12:16:00Z"/>
                    <w:rFonts w:cs="Arial"/>
                    <w:szCs w:val="18"/>
                  </w:rPr>
                </w:rPrChange>
              </w:rPr>
            </w:pPr>
            <w:ins w:id="787" w:author="Huawei" w:date="2021-11-19T12:16:00Z">
              <w:r w:rsidRPr="00477FAB">
                <w:rPr>
                  <w:rFonts w:cs="Arial"/>
                  <w:szCs w:val="18"/>
                  <w:rPrChange w:id="788" w:author="Huawei" w:date="2021-11-19T12:16:00Z">
                    <w:rPr>
                      <w:rFonts w:cs="Arial"/>
                      <w:szCs w:val="18"/>
                    </w:rPr>
                  </w:rPrChange>
                </w:rPr>
                <w:t xml:space="preserve">1 </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789" w:author="Huawei" w:date="2021-11-19T12:16:00Z"/>
                <w:rFonts w:cs="Arial"/>
                <w:szCs w:val="18"/>
                <w:lang w:eastAsia="zh-CN"/>
                <w:rPrChange w:id="790" w:author="Huawei" w:date="2021-11-19T12:16:00Z">
                  <w:rPr>
                    <w:ins w:id="791" w:author="Huawei" w:date="2021-11-19T12:16:00Z"/>
                    <w:rFonts w:cs="Arial"/>
                    <w:szCs w:val="18"/>
                    <w:lang w:eastAsia="zh-CN"/>
                  </w:rPr>
                </w:rPrChange>
              </w:rPr>
            </w:pPr>
            <w:ins w:id="792" w:author="Huawei" w:date="2021-11-19T12:16:00Z">
              <w:r w:rsidRPr="00477FAB">
                <w:rPr>
                  <w:rFonts w:cs="Arial"/>
                  <w:szCs w:val="18"/>
                  <w:lang w:eastAsia="zh-CN"/>
                  <w:rPrChange w:id="793" w:author="Huawei" w:date="2021-11-19T12:16:00Z">
                    <w:rPr>
                      <w:rFonts w:cs="Arial"/>
                      <w:szCs w:val="18"/>
                      <w:lang w:eastAsia="zh-CN"/>
                    </w:rPr>
                  </w:rPrChange>
                </w:rPr>
                <w:t>The SS configures:</w:t>
              </w:r>
            </w:ins>
          </w:p>
          <w:p w:rsidR="00477FAB" w:rsidRPr="00477FAB" w:rsidRDefault="00477FAB" w:rsidP="00C805F5">
            <w:pPr>
              <w:pStyle w:val="TAL"/>
              <w:rPr>
                <w:ins w:id="794" w:author="Huawei" w:date="2021-11-19T12:16:00Z"/>
                <w:rFonts w:cs="Arial"/>
                <w:szCs w:val="18"/>
                <w:lang w:eastAsia="zh-CN"/>
                <w:rPrChange w:id="795" w:author="Huawei" w:date="2021-11-19T12:16:00Z">
                  <w:rPr>
                    <w:ins w:id="796" w:author="Huawei" w:date="2021-11-19T12:16:00Z"/>
                    <w:rFonts w:cs="Arial"/>
                    <w:szCs w:val="18"/>
                    <w:lang w:eastAsia="zh-CN"/>
                  </w:rPr>
                </w:rPrChange>
              </w:rPr>
            </w:pPr>
            <w:ins w:id="797" w:author="Huawei" w:date="2021-11-19T12:16:00Z">
              <w:r w:rsidRPr="00477FAB">
                <w:rPr>
                  <w:rFonts w:cs="Arial"/>
                  <w:szCs w:val="18"/>
                  <w:lang w:eastAsia="zh-CN"/>
                  <w:rPrChange w:id="798" w:author="Huawei" w:date="2021-11-19T12:16:00Z">
                    <w:rPr>
                      <w:rFonts w:cs="Arial"/>
                      <w:szCs w:val="18"/>
                      <w:lang w:eastAsia="zh-CN"/>
                    </w:rPr>
                  </w:rPrChange>
                </w:rPr>
                <w:t>SS-NW</w:t>
              </w:r>
            </w:ins>
          </w:p>
          <w:p w:rsidR="00477FAB" w:rsidRPr="00477FAB" w:rsidRDefault="00477FAB" w:rsidP="00C805F5">
            <w:pPr>
              <w:pStyle w:val="TAL"/>
              <w:rPr>
                <w:ins w:id="799" w:author="Huawei" w:date="2021-11-19T12:16:00Z"/>
                <w:rFonts w:cs="Arial"/>
                <w:szCs w:val="18"/>
                <w:lang w:eastAsia="zh-CN"/>
                <w:rPrChange w:id="800" w:author="Huawei" w:date="2021-11-19T12:16:00Z">
                  <w:rPr>
                    <w:ins w:id="801" w:author="Huawei" w:date="2021-11-19T12:16:00Z"/>
                    <w:rFonts w:cs="Arial"/>
                    <w:szCs w:val="18"/>
                    <w:lang w:eastAsia="zh-CN"/>
                  </w:rPr>
                </w:rPrChange>
              </w:rPr>
            </w:pPr>
            <w:ins w:id="802" w:author="Huawei" w:date="2021-11-19T12:16:00Z">
              <w:r w:rsidRPr="00477FAB">
                <w:rPr>
                  <w:rFonts w:cs="Arial"/>
                  <w:szCs w:val="18"/>
                  <w:lang w:eastAsia="zh-CN"/>
                  <w:rPrChange w:id="803" w:author="Huawei" w:date="2021-11-19T12:16:00Z">
                    <w:rPr>
                      <w:rFonts w:cs="Arial"/>
                      <w:szCs w:val="18"/>
                      <w:lang w:eastAsia="zh-CN"/>
                    </w:rPr>
                  </w:rPrChange>
                </w:rPr>
                <w:t xml:space="preserve">- NR Cell 1 </w:t>
              </w:r>
              <w:r w:rsidRPr="00477FAB">
                <w:rPr>
                  <w:rFonts w:cs="Arial"/>
                  <w:szCs w:val="18"/>
                  <w:lang w:eastAsia="zh-CN"/>
                  <w:rPrChange w:id="804" w:author="Huawei" w:date="2021-11-19T12:16:00Z">
                    <w:rPr>
                      <w:rFonts w:cs="Arial"/>
                      <w:szCs w:val="18"/>
                      <w:highlight w:val="yellow"/>
                      <w:lang w:eastAsia="zh-CN"/>
                    </w:rPr>
                  </w:rPrChange>
                </w:rPr>
                <w:t>as</w:t>
              </w:r>
              <w:r w:rsidRPr="00477FAB">
                <w:rPr>
                  <w:rFonts w:cs="Arial"/>
                  <w:szCs w:val="18"/>
                  <w:lang w:eastAsia="zh-CN"/>
                </w:rPr>
                <w:t xml:space="preserve"> "Non-suitable "Off" cell" in accordance with TS 38.508-1 [4], Table 6.2.2.1-3</w:t>
              </w:r>
              <w:r w:rsidRPr="00477FAB">
                <w:rPr>
                  <w:rFonts w:cs="Arial"/>
                  <w:szCs w:val="18"/>
                  <w:lang w:eastAsia="zh-CN"/>
                  <w:rPrChange w:id="805" w:author="Huawei" w:date="2021-11-19T12:16:00Z">
                    <w:rPr>
                      <w:rFonts w:cs="Arial"/>
                      <w:szCs w:val="18"/>
                      <w:lang w:eastAsia="zh-CN"/>
                    </w:rPr>
                  </w:rPrChange>
                </w:rPr>
                <w:t>.</w:t>
              </w:r>
            </w:ins>
          </w:p>
          <w:p w:rsidR="00477FAB" w:rsidRPr="00477FAB" w:rsidRDefault="00477FAB" w:rsidP="00C805F5">
            <w:pPr>
              <w:pStyle w:val="TAL"/>
              <w:rPr>
                <w:ins w:id="806" w:author="Huawei" w:date="2021-11-19T12:16:00Z"/>
                <w:rFonts w:cs="Arial"/>
                <w:szCs w:val="18"/>
                <w:lang w:eastAsia="zh-CN"/>
              </w:rPr>
            </w:pPr>
            <w:ins w:id="807" w:author="Huawei" w:date="2021-11-19T12:16:00Z">
              <w:r w:rsidRPr="00477FAB">
                <w:rPr>
                  <w:rFonts w:cs="Arial"/>
                  <w:szCs w:val="18"/>
                  <w:lang w:eastAsia="zh-CN"/>
                  <w:rPrChange w:id="808" w:author="Huawei" w:date="2021-11-19T12:16:00Z">
                    <w:rPr>
                      <w:rFonts w:cs="Arial"/>
                      <w:szCs w:val="18"/>
                      <w:highlight w:val="yellow"/>
                      <w:lang w:eastAsia="zh-CN"/>
                    </w:rPr>
                  </w:rPrChange>
                </w:rPr>
                <w:t xml:space="preserve">- </w:t>
              </w:r>
              <w:r w:rsidRPr="00477FAB">
                <w:rPr>
                  <w:rPrChange w:id="809" w:author="Huawei" w:date="2021-11-19T12:16:00Z">
                    <w:rPr>
                      <w:highlight w:val="yellow"/>
                    </w:rPr>
                  </w:rPrChange>
                </w:rPr>
                <w:t>GNSS simulator</w:t>
              </w:r>
              <w:r w:rsidRPr="00477FAB">
                <w:rPr>
                  <w:lang w:eastAsia="zh-CN"/>
                  <w:rPrChange w:id="810" w:author="Huawei" w:date="2021-11-19T12:16:00Z">
                    <w:rPr>
                      <w:highlight w:val="yellow"/>
                      <w:lang w:eastAsia="zh-CN"/>
                    </w:rPr>
                  </w:rPrChange>
                </w:rPr>
                <w:t xml:space="preserve"> is configured for </w:t>
              </w:r>
              <w:r w:rsidRPr="00477FAB">
                <w:rPr>
                  <w:rPrChange w:id="811" w:author="Huawei" w:date="2021-11-19T12:16:00Z">
                    <w:rPr>
                      <w:highlight w:val="yellow"/>
                    </w:rPr>
                  </w:rPrChange>
                </w:rPr>
                <w:t>Scenario #1</w:t>
              </w:r>
              <w:r w:rsidRPr="00477FAB">
                <w:t>.</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812" w:author="Huawei" w:date="2021-11-19T12:16:00Z"/>
                <w:lang w:eastAsia="zh-CN"/>
                <w:rPrChange w:id="813" w:author="Huawei" w:date="2021-11-19T12:16:00Z">
                  <w:rPr>
                    <w:ins w:id="814" w:author="Huawei" w:date="2021-11-19T12:16:00Z"/>
                    <w:lang w:eastAsia="zh-CN"/>
                  </w:rPr>
                </w:rPrChange>
              </w:rPr>
            </w:pPr>
            <w:ins w:id="815" w:author="Huawei" w:date="2021-11-19T12:16:00Z">
              <w:r w:rsidRPr="00477FAB">
                <w:rPr>
                  <w:rFonts w:hint="eastAsia"/>
                  <w:lang w:eastAsia="zh-CN"/>
                  <w:rPrChange w:id="816" w:author="Huawei" w:date="2021-11-19T12:16:00Z">
                    <w:rPr>
                      <w:rFonts w:hint="eastAsia"/>
                      <w:lang w:eastAsia="zh-CN"/>
                    </w:rPr>
                  </w:rPrChange>
                </w:rPr>
                <w: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817" w:author="Huawei" w:date="2021-11-19T12:16:00Z"/>
                <w:lang w:eastAsia="zh-CN"/>
                <w:rPrChange w:id="818" w:author="Huawei" w:date="2021-11-19T12:16:00Z">
                  <w:rPr>
                    <w:ins w:id="819" w:author="Huawei" w:date="2021-11-19T12:16:00Z"/>
                    <w:lang w:eastAsia="zh-CN"/>
                  </w:rPr>
                </w:rPrChange>
              </w:rPr>
            </w:pPr>
            <w:ins w:id="820" w:author="Huawei" w:date="2021-11-19T12:16:00Z">
              <w:r w:rsidRPr="00477FAB">
                <w:rPr>
                  <w:rFonts w:hint="eastAsia"/>
                  <w:lang w:eastAsia="zh-CN"/>
                  <w:rPrChange w:id="821" w:author="Huawei" w:date="2021-11-19T12:16:00Z">
                    <w:rPr>
                      <w:rFonts w:hint="eastAsia"/>
                      <w:lang w:eastAsia="zh-CN"/>
                    </w:rPr>
                  </w:rPrChange>
                </w:rPr>
                <w: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822" w:author="Huawei" w:date="2021-11-19T12:16:00Z"/>
                <w:lang w:eastAsia="zh-CN"/>
                <w:rPrChange w:id="823" w:author="Huawei" w:date="2021-11-19T12:16:00Z">
                  <w:rPr>
                    <w:ins w:id="824" w:author="Huawei" w:date="2021-11-19T12:16:00Z"/>
                    <w:lang w:eastAsia="zh-CN"/>
                  </w:rPr>
                </w:rPrChange>
              </w:rPr>
            </w:pPr>
            <w:ins w:id="825" w:author="Huawei" w:date="2021-11-19T12:16:00Z">
              <w:r w:rsidRPr="00477FAB">
                <w:rPr>
                  <w:rFonts w:hint="eastAsia"/>
                  <w:lang w:eastAsia="zh-CN"/>
                  <w:rPrChange w:id="826" w:author="Huawei" w:date="2021-11-19T12:16:00Z">
                    <w:rPr>
                      <w:rFonts w:hint="eastAsia"/>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827" w:author="Huawei" w:date="2021-11-19T12:16:00Z"/>
                <w:lang w:eastAsia="zh-CN"/>
                <w:rPrChange w:id="828" w:author="Huawei" w:date="2021-11-19T12:16:00Z">
                  <w:rPr>
                    <w:ins w:id="829" w:author="Huawei" w:date="2021-11-19T12:16:00Z"/>
                    <w:lang w:eastAsia="zh-CN"/>
                  </w:rPr>
                </w:rPrChange>
              </w:rPr>
            </w:pPr>
            <w:ins w:id="830" w:author="Huawei" w:date="2021-11-19T12:16:00Z">
              <w:r w:rsidRPr="00477FAB">
                <w:rPr>
                  <w:rFonts w:hint="eastAsia"/>
                  <w:lang w:eastAsia="zh-CN"/>
                  <w:rPrChange w:id="831" w:author="Huawei" w:date="2021-11-19T12:16:00Z">
                    <w:rPr>
                      <w:rFonts w:hint="eastAsia"/>
                      <w:lang w:eastAsia="zh-CN"/>
                    </w:rPr>
                  </w:rPrChange>
                </w:rPr>
                <w:t>-</w:t>
              </w:r>
            </w:ins>
          </w:p>
        </w:tc>
      </w:tr>
      <w:tr w:rsidR="00477FAB" w:rsidRPr="00477FAB" w:rsidTr="00C805F5">
        <w:trPr>
          <w:ins w:id="832"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833" w:author="Huawei" w:date="2021-11-19T12:16:00Z"/>
                <w:rFonts w:cs="Arial"/>
                <w:szCs w:val="18"/>
                <w:lang w:eastAsia="zh-CN"/>
                <w:rPrChange w:id="834" w:author="Huawei" w:date="2021-11-19T12:16:00Z">
                  <w:rPr>
                    <w:ins w:id="835" w:author="Huawei" w:date="2021-11-19T12:16:00Z"/>
                    <w:rFonts w:cs="Arial"/>
                    <w:szCs w:val="18"/>
                    <w:lang w:eastAsia="zh-CN"/>
                  </w:rPr>
                </w:rPrChange>
              </w:rPr>
            </w:pPr>
            <w:ins w:id="836" w:author="Huawei" w:date="2021-11-19T12:16:00Z">
              <w:r w:rsidRPr="00477FAB">
                <w:rPr>
                  <w:rFonts w:cs="Arial"/>
                  <w:szCs w:val="18"/>
                  <w:lang w:eastAsia="zh-CN"/>
                  <w:rPrChange w:id="837" w:author="Huawei" w:date="2021-11-19T12:16:00Z">
                    <w:rPr>
                      <w:rFonts w:cs="Arial"/>
                      <w:szCs w:val="18"/>
                      <w:lang w:eastAsia="zh-CN"/>
                    </w:rPr>
                  </w:rPrChange>
                </w:rPr>
                <w:t>2</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838" w:author="Huawei" w:date="2021-11-19T12:16:00Z"/>
                <w:rPrChange w:id="839" w:author="Huawei" w:date="2021-11-19T12:16:00Z">
                  <w:rPr>
                    <w:ins w:id="840" w:author="Huawei" w:date="2021-11-19T12:16:00Z"/>
                  </w:rPr>
                </w:rPrChange>
              </w:rPr>
            </w:pPr>
            <w:ins w:id="841" w:author="Huawei" w:date="2021-11-19T12:16:00Z">
              <w:r w:rsidRPr="00477FAB">
                <w:rPr>
                  <w:rPrChange w:id="842" w:author="Huawei" w:date="2021-11-19T12:16:00Z">
                    <w:rPr/>
                  </w:rPrChange>
                </w:rPr>
                <w:t xml:space="preserve">Check: Does the UE </w:t>
              </w:r>
              <w:r w:rsidRPr="00477FAB">
                <w:rPr>
                  <w:rPrChange w:id="843" w:author="Huawei" w:date="2021-11-19T12:16:00Z">
                    <w:rPr>
                      <w:highlight w:val="yellow"/>
                    </w:rPr>
                  </w:rPrChange>
                </w:rPr>
                <w:t>synchronising on GNSS</w:t>
              </w:r>
              <w:r w:rsidRPr="00477FAB">
                <w:t xml:space="preserve"> </w:t>
              </w:r>
              <w:r w:rsidRPr="00477FAB">
                <w:rPr>
                  <w:rPrChange w:id="844" w:author="Huawei" w:date="2021-11-19T12:16:00Z">
                    <w:rPr/>
                  </w:rPrChange>
                </w:rPr>
                <w:t xml:space="preserve">transmit V2X </w:t>
              </w:r>
              <w:proofErr w:type="spellStart"/>
              <w:r w:rsidRPr="00477FAB">
                <w:rPr>
                  <w:rPrChange w:id="845" w:author="Huawei" w:date="2021-11-19T12:16:00Z">
                    <w:rPr/>
                  </w:rPrChange>
                </w:rPr>
                <w:t>sidelink</w:t>
              </w:r>
              <w:proofErr w:type="spellEnd"/>
              <w:r w:rsidRPr="00477FAB">
                <w:rPr>
                  <w:rPrChange w:id="846" w:author="Huawei" w:date="2021-11-19T12:16:00Z">
                    <w:rPr/>
                  </w:rPrChange>
                </w:rPr>
                <w:t xml:space="preserve"> communication data over the PC5 interface in accordance with the resources pre-configured in SL-</w:t>
              </w:r>
              <w:proofErr w:type="spellStart"/>
              <w:r w:rsidRPr="00477FAB">
                <w:rPr>
                  <w:rPrChange w:id="847" w:author="Huawei" w:date="2021-11-19T12:16:00Z">
                    <w:rPr/>
                  </w:rPrChange>
                </w:rPr>
                <w:t>PreconfigurationNR</w:t>
              </w:r>
              <w:proofErr w:type="spellEnd"/>
              <w:r w:rsidRPr="00477FAB">
                <w:rPr>
                  <w:szCs w:val="18"/>
                  <w:lang w:eastAsia="zh-CN"/>
                  <w:rPrChange w:id="848" w:author="Huawei" w:date="2021-11-19T12:16:00Z">
                    <w:rPr>
                      <w:szCs w:val="18"/>
                      <w:lang w:eastAsia="zh-CN"/>
                    </w:rPr>
                  </w:rPrChange>
                </w:rPr>
                <w:t xml:space="preserve"> I</w:t>
              </w:r>
              <w:r w:rsidRPr="00477FAB">
                <w:rPr>
                  <w:rPrChange w:id="849" w:author="Huawei" w:date="2021-11-19T12:16:00Z">
                    <w:rPr/>
                  </w:rPrChange>
                </w:rPr>
                <w:t xml:space="preserve">E with </w:t>
              </w:r>
              <w:r w:rsidRPr="00477FAB">
                <w:rPr>
                  <w:rPrChange w:id="850" w:author="Huawei" w:date="2021-11-19T12:16:00Z">
                    <w:rPr>
                      <w:highlight w:val="yellow"/>
                    </w:rPr>
                  </w:rPrChange>
                </w:rPr>
                <w:t>NRf1</w:t>
              </w:r>
              <w:r w:rsidRPr="00477FAB">
                <w:t xml:space="preserve"> test frequency for NR </w:t>
              </w:r>
              <w:proofErr w:type="spellStart"/>
              <w:r w:rsidRPr="00477FAB">
                <w:t>Sidelink</w:t>
              </w:r>
              <w:proofErr w:type="spellEnd"/>
              <w:r w:rsidRPr="00477FAB">
                <w:t xml:space="preserve"> </w:t>
              </w:r>
              <w:r w:rsidRPr="00477FAB">
                <w:rPr>
                  <w:rPrChange w:id="851" w:author="Huawei" w:date="2021-11-19T12:16:00Z">
                    <w:rPr/>
                  </w:rPrChange>
                </w:rPr>
                <w:t>in USIM?</w:t>
              </w:r>
            </w:ins>
          </w:p>
          <w:p w:rsidR="00477FAB" w:rsidRPr="00477FAB" w:rsidRDefault="00477FAB" w:rsidP="00C805F5">
            <w:pPr>
              <w:pStyle w:val="TAL"/>
              <w:rPr>
                <w:ins w:id="852" w:author="Huawei" w:date="2021-11-19T12:16:00Z"/>
                <w:lang w:eastAsia="zh-CN"/>
              </w:rPr>
            </w:pPr>
            <w:ins w:id="853" w:author="Huawei" w:date="2021-11-19T12:16:00Z">
              <w:r w:rsidRPr="00477FAB">
                <w:rPr>
                  <w:rPrChange w:id="854" w:author="Huawei" w:date="2021-11-19T12:16:00Z">
                    <w:rPr>
                      <w:highlight w:val="yellow"/>
                    </w:rPr>
                  </w:rPrChange>
                </w:rPr>
                <w:t>NOTE: UE have activated and close test loop mode E in preamble.</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855" w:author="Huawei" w:date="2021-11-19T12:16:00Z"/>
                <w:rPrChange w:id="856" w:author="Huawei" w:date="2021-11-19T12:16:00Z">
                  <w:rPr>
                    <w:ins w:id="857" w:author="Huawei" w:date="2021-11-19T12:16:00Z"/>
                  </w:rPr>
                </w:rPrChange>
              </w:rPr>
            </w:pPr>
            <w:ins w:id="858" w:author="Huawei" w:date="2021-11-19T12:16:00Z">
              <w:r w:rsidRPr="00477FAB">
                <w:rPr>
                  <w:rPrChange w:id="859" w:author="Huawei" w:date="2021-11-19T12:16:00Z">
                    <w:rPr/>
                  </w:rPrChange>
                </w:rPr>
                <w:t>--&gt;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860" w:author="Huawei" w:date="2021-11-19T12:16:00Z"/>
                <w:lang w:eastAsia="zh-CN"/>
                <w:rPrChange w:id="861" w:author="Huawei" w:date="2021-11-19T12:16:00Z">
                  <w:rPr>
                    <w:ins w:id="862" w:author="Huawei" w:date="2021-11-19T12:16:00Z"/>
                    <w:lang w:eastAsia="zh-CN"/>
                  </w:rPr>
                </w:rPrChange>
              </w:rPr>
            </w:pPr>
            <w:ins w:id="863" w:author="Huawei" w:date="2021-11-19T12:16:00Z">
              <w:r w:rsidRPr="00477FAB">
                <w:rPr>
                  <w:rFonts w:hint="eastAsia"/>
                  <w:i/>
                  <w:rPrChange w:id="864" w:author="Huawei" w:date="2021-11-19T12:16:00Z">
                    <w:rPr>
                      <w:rFonts w:hint="eastAsia"/>
                      <w:i/>
                    </w:rPr>
                  </w:rPrChange>
                </w:rPr>
                <w:t>V</w:t>
              </w:r>
              <w:r w:rsidRPr="00477FAB">
                <w:rPr>
                  <w:i/>
                  <w:rPrChange w:id="865" w:author="Huawei" w:date="2021-11-19T12:16:00Z">
                    <w:rPr>
                      <w:i/>
                    </w:rPr>
                  </w:rPrChange>
                </w:rPr>
                <w:t>2X Data packet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866" w:author="Huawei" w:date="2021-11-19T12:16:00Z"/>
                <w:lang w:eastAsia="zh-CN"/>
                <w:rPrChange w:id="867" w:author="Huawei" w:date="2021-11-19T12:16:00Z">
                  <w:rPr>
                    <w:ins w:id="868" w:author="Huawei" w:date="2021-11-19T12:16:00Z"/>
                    <w:lang w:eastAsia="zh-CN"/>
                  </w:rPr>
                </w:rPrChange>
              </w:rPr>
            </w:pPr>
            <w:ins w:id="869" w:author="Huawei" w:date="2021-11-19T12:16:00Z">
              <w:r w:rsidRPr="00477FAB">
                <w:rPr>
                  <w:rFonts w:hint="eastAsia"/>
                  <w:lang w:eastAsia="zh-CN"/>
                  <w:rPrChange w:id="870" w:author="Huawei" w:date="2021-11-19T12:16:00Z">
                    <w:rPr>
                      <w:rFonts w:hint="eastAsia"/>
                      <w:lang w:eastAsia="zh-CN"/>
                    </w:rPr>
                  </w:rPrChange>
                </w:rPr>
                <w:t>1</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871" w:author="Huawei" w:date="2021-11-19T12:16:00Z"/>
                <w:lang w:eastAsia="zh-CN"/>
                <w:rPrChange w:id="872" w:author="Huawei" w:date="2021-11-19T12:16:00Z">
                  <w:rPr>
                    <w:ins w:id="873" w:author="Huawei" w:date="2021-11-19T12:16:00Z"/>
                    <w:lang w:eastAsia="zh-CN"/>
                  </w:rPr>
                </w:rPrChange>
              </w:rPr>
            </w:pPr>
            <w:ins w:id="874" w:author="Huawei" w:date="2021-11-19T12:16:00Z">
              <w:r w:rsidRPr="00477FAB">
                <w:rPr>
                  <w:rFonts w:hint="eastAsia"/>
                  <w:lang w:eastAsia="zh-CN"/>
                  <w:rPrChange w:id="875" w:author="Huawei" w:date="2021-11-19T12:16:00Z">
                    <w:rPr>
                      <w:rFonts w:hint="eastAsia"/>
                      <w:lang w:eastAsia="zh-CN"/>
                    </w:rPr>
                  </w:rPrChange>
                </w:rPr>
                <w:t>P</w:t>
              </w:r>
            </w:ins>
          </w:p>
        </w:tc>
      </w:tr>
      <w:tr w:rsidR="00477FAB" w:rsidRPr="00477FAB" w:rsidTr="00C805F5">
        <w:trPr>
          <w:ins w:id="876"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877" w:author="Huawei" w:date="2021-11-19T12:16:00Z"/>
                <w:rFonts w:cs="Arial"/>
                <w:szCs w:val="18"/>
                <w:lang w:eastAsia="zh-CN"/>
                <w:rPrChange w:id="878" w:author="Huawei" w:date="2021-11-19T12:16:00Z">
                  <w:rPr>
                    <w:ins w:id="879" w:author="Huawei" w:date="2021-11-19T12:16:00Z"/>
                    <w:rFonts w:cs="Arial"/>
                    <w:szCs w:val="18"/>
                    <w:lang w:eastAsia="zh-CN"/>
                  </w:rPr>
                </w:rPrChange>
              </w:rPr>
            </w:pPr>
            <w:ins w:id="880" w:author="Huawei" w:date="2021-11-19T12:16:00Z">
              <w:r w:rsidRPr="00477FAB">
                <w:rPr>
                  <w:rFonts w:cs="Arial"/>
                  <w:szCs w:val="18"/>
                  <w:lang w:eastAsia="zh-CN"/>
                  <w:rPrChange w:id="881" w:author="Huawei" w:date="2021-11-19T12:16:00Z">
                    <w:rPr>
                      <w:rFonts w:cs="Arial"/>
                      <w:szCs w:val="18"/>
                      <w:lang w:eastAsia="zh-CN"/>
                    </w:rPr>
                  </w:rPrChange>
                </w:rPr>
                <w:t>3</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882" w:author="Huawei" w:date="2021-11-19T12:16:00Z"/>
                <w:rPrChange w:id="883" w:author="Huawei" w:date="2021-11-19T12:16:00Z">
                  <w:rPr>
                    <w:ins w:id="884" w:author="Huawei" w:date="2021-11-19T12:16:00Z"/>
                  </w:rPr>
                </w:rPrChange>
              </w:rPr>
            </w:pPr>
            <w:ins w:id="885" w:author="Huawei" w:date="2021-11-19T12:16:00Z">
              <w:r w:rsidRPr="00477FAB">
                <w:rPr>
                  <w:rPrChange w:id="886" w:author="Huawei" w:date="2021-11-19T12:16:00Z">
                    <w:rPr/>
                  </w:rPrChange>
                </w:rPr>
                <w:t xml:space="preserve">Trigger UE to </w:t>
              </w:r>
              <w:r w:rsidRPr="00477FAB">
                <w:rPr>
                  <w:lang w:eastAsia="zh-CN"/>
                  <w:rPrChange w:id="887" w:author="Huawei" w:date="2021-11-19T12:16:00Z">
                    <w:rPr>
                      <w:lang w:eastAsia="zh-CN"/>
                    </w:rPr>
                  </w:rPrChange>
                </w:rPr>
                <w:t>open</w:t>
              </w:r>
              <w:r w:rsidRPr="00477FAB">
                <w:rPr>
                  <w:rPrChange w:id="888" w:author="Huawei" w:date="2021-11-19T12:16:00Z">
                    <w:rPr/>
                  </w:rPrChange>
                </w:rPr>
                <w:t xml:space="preserve"> UE test loop mode E</w:t>
              </w:r>
            </w:ins>
          </w:p>
          <w:p w:rsidR="00477FAB" w:rsidRPr="00477FAB" w:rsidRDefault="00477FAB" w:rsidP="00C805F5">
            <w:pPr>
              <w:pStyle w:val="TAL"/>
              <w:rPr>
                <w:ins w:id="889" w:author="Huawei" w:date="2021-11-19T12:16:00Z"/>
                <w:rPrChange w:id="890" w:author="Huawei" w:date="2021-11-19T12:16:00Z">
                  <w:rPr>
                    <w:ins w:id="891" w:author="Huawei" w:date="2021-11-19T12:16:00Z"/>
                  </w:rPr>
                </w:rPrChange>
              </w:rPr>
            </w:pPr>
          </w:p>
          <w:p w:rsidR="00477FAB" w:rsidRPr="00477FAB" w:rsidRDefault="00477FAB" w:rsidP="00C805F5">
            <w:pPr>
              <w:pStyle w:val="TAL"/>
              <w:rPr>
                <w:ins w:id="892" w:author="Huawei" w:date="2021-11-19T12:16:00Z"/>
                <w:rPrChange w:id="893" w:author="Huawei" w:date="2021-11-19T12:16:00Z">
                  <w:rPr>
                    <w:ins w:id="894" w:author="Huawei" w:date="2021-11-19T12:16:00Z"/>
                  </w:rPr>
                </w:rPrChange>
              </w:rPr>
            </w:pPr>
            <w:ins w:id="895" w:author="Huawei" w:date="2021-11-19T12:16:00Z">
              <w:r w:rsidRPr="00477FAB">
                <w:rPr>
                  <w:lang w:eastAsia="zh-CN"/>
                  <w:rPrChange w:id="896" w:author="Huawei" w:date="2021-11-19T12:16:00Z">
                    <w:rPr>
                      <w:lang w:eastAsia="zh-CN"/>
                    </w:rPr>
                  </w:rPrChange>
                </w:rPr>
                <w:t>NOTE:</w:t>
              </w:r>
              <w:r w:rsidRPr="00477FAB">
                <w:rPr>
                  <w:lang w:eastAsia="zh-CN"/>
                  <w:rPrChange w:id="897" w:author="Huawei" w:date="2021-11-19T12:16:00Z">
                    <w:rPr>
                      <w:lang w:eastAsia="zh-CN"/>
                    </w:rPr>
                  </w:rPrChange>
                </w:rPr>
                <w:tab/>
                <w:t>The UE test loop mode E may be opened by MMI or AT command (+CCUTLE).</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898" w:author="Huawei" w:date="2021-11-19T12:16:00Z"/>
                <w:lang w:eastAsia="zh-CN"/>
                <w:rPrChange w:id="899" w:author="Huawei" w:date="2021-11-19T12:16:00Z">
                  <w:rPr>
                    <w:ins w:id="900" w:author="Huawei" w:date="2021-11-19T12:16:00Z"/>
                    <w:lang w:eastAsia="zh-CN"/>
                  </w:rPr>
                </w:rPrChange>
              </w:rPr>
            </w:pPr>
            <w:ins w:id="901" w:author="Huawei" w:date="2021-11-19T12:16:00Z">
              <w:r w:rsidRPr="00477FAB">
                <w:rPr>
                  <w:rFonts w:hint="eastAsia"/>
                  <w:lang w:eastAsia="zh-CN"/>
                  <w:rPrChange w:id="902" w:author="Huawei" w:date="2021-11-19T12:16:00Z">
                    <w:rPr>
                      <w:rFonts w:hint="eastAsia"/>
                      <w:lang w:eastAsia="zh-CN"/>
                    </w:rPr>
                  </w:rPrChange>
                </w:rPr>
                <w: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903" w:author="Huawei" w:date="2021-11-19T12:16:00Z"/>
                <w:lang w:eastAsia="zh-CN"/>
                <w:rPrChange w:id="904" w:author="Huawei" w:date="2021-11-19T12:16:00Z">
                  <w:rPr>
                    <w:ins w:id="905" w:author="Huawei" w:date="2021-11-19T12:16:00Z"/>
                    <w:lang w:eastAsia="zh-CN"/>
                  </w:rPr>
                </w:rPrChange>
              </w:rPr>
            </w:pPr>
            <w:ins w:id="906" w:author="Huawei" w:date="2021-11-19T12:16:00Z">
              <w:r w:rsidRPr="00477FAB">
                <w:rPr>
                  <w:rFonts w:hint="eastAsia"/>
                  <w:lang w:eastAsia="zh-CN"/>
                  <w:rPrChange w:id="907" w:author="Huawei" w:date="2021-11-19T12:16:00Z">
                    <w:rPr>
                      <w:rFonts w:hint="eastAsia"/>
                      <w:lang w:eastAsia="zh-CN"/>
                    </w:rPr>
                  </w:rPrChange>
                </w:rPr>
                <w: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908" w:author="Huawei" w:date="2021-11-19T12:16:00Z"/>
                <w:lang w:eastAsia="zh-CN"/>
                <w:rPrChange w:id="909" w:author="Huawei" w:date="2021-11-19T12:16:00Z">
                  <w:rPr>
                    <w:ins w:id="910" w:author="Huawei" w:date="2021-11-19T12:16:00Z"/>
                    <w:lang w:eastAsia="zh-CN"/>
                  </w:rPr>
                </w:rPrChange>
              </w:rPr>
            </w:pPr>
            <w:ins w:id="911" w:author="Huawei" w:date="2021-11-19T12:16:00Z">
              <w:r w:rsidRPr="00477FAB">
                <w:rPr>
                  <w:rFonts w:hint="eastAsia"/>
                  <w:lang w:eastAsia="zh-CN"/>
                  <w:rPrChange w:id="912" w:author="Huawei" w:date="2021-11-19T12:16:00Z">
                    <w:rPr>
                      <w:rFonts w:hint="eastAsia"/>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913" w:author="Huawei" w:date="2021-11-19T12:16:00Z"/>
                <w:lang w:eastAsia="zh-CN"/>
                <w:rPrChange w:id="914" w:author="Huawei" w:date="2021-11-19T12:16:00Z">
                  <w:rPr>
                    <w:ins w:id="915" w:author="Huawei" w:date="2021-11-19T12:16:00Z"/>
                    <w:lang w:eastAsia="zh-CN"/>
                  </w:rPr>
                </w:rPrChange>
              </w:rPr>
            </w:pPr>
            <w:ins w:id="916" w:author="Huawei" w:date="2021-11-19T12:16:00Z">
              <w:r w:rsidRPr="00477FAB">
                <w:rPr>
                  <w:rFonts w:hint="eastAsia"/>
                  <w:lang w:eastAsia="zh-CN"/>
                  <w:rPrChange w:id="917" w:author="Huawei" w:date="2021-11-19T12:16:00Z">
                    <w:rPr>
                      <w:rFonts w:hint="eastAsia"/>
                      <w:lang w:eastAsia="zh-CN"/>
                    </w:rPr>
                  </w:rPrChange>
                </w:rPr>
                <w:t>-</w:t>
              </w:r>
            </w:ins>
          </w:p>
        </w:tc>
      </w:tr>
      <w:tr w:rsidR="00477FAB" w:rsidRPr="00477FAB" w:rsidTr="00C805F5">
        <w:trPr>
          <w:ins w:id="918"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919" w:author="Huawei" w:date="2021-11-19T12:16:00Z"/>
                <w:rFonts w:cs="Arial"/>
                <w:szCs w:val="18"/>
                <w:lang w:eastAsia="zh-CN"/>
                <w:rPrChange w:id="920" w:author="Huawei" w:date="2021-11-19T12:16:00Z">
                  <w:rPr>
                    <w:ins w:id="921" w:author="Huawei" w:date="2021-11-19T12:16:00Z"/>
                    <w:rFonts w:cs="Arial"/>
                    <w:szCs w:val="18"/>
                    <w:lang w:eastAsia="zh-CN"/>
                  </w:rPr>
                </w:rPrChange>
              </w:rPr>
            </w:pPr>
            <w:ins w:id="922" w:author="Huawei" w:date="2021-11-19T12:16:00Z">
              <w:r w:rsidRPr="00477FAB">
                <w:rPr>
                  <w:rFonts w:cs="Arial"/>
                  <w:szCs w:val="18"/>
                  <w:lang w:eastAsia="zh-CN"/>
                  <w:rPrChange w:id="923" w:author="Huawei" w:date="2021-11-19T12:16:00Z">
                    <w:rPr>
                      <w:rFonts w:cs="Arial"/>
                      <w:szCs w:val="18"/>
                      <w:lang w:eastAsia="zh-CN"/>
                    </w:rPr>
                  </w:rPrChange>
                </w:rPr>
                <w:t>4</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924" w:author="Huawei" w:date="2021-11-19T12:16:00Z"/>
                <w:rPrChange w:id="925" w:author="Huawei" w:date="2021-11-19T12:16:00Z">
                  <w:rPr>
                    <w:ins w:id="926" w:author="Huawei" w:date="2021-11-19T12:16:00Z"/>
                  </w:rPr>
                </w:rPrChange>
              </w:rPr>
            </w:pPr>
            <w:ins w:id="927" w:author="Huawei" w:date="2021-11-19T12:16:00Z">
              <w:r w:rsidRPr="00477FAB">
                <w:rPr>
                  <w:rPrChange w:id="928" w:author="Huawei" w:date="2021-11-19T12:16:00Z">
                    <w:rPr/>
                  </w:rPrChange>
                </w:rPr>
                <w:t>Trigger UE to deactivate UE test loop mode.</w:t>
              </w:r>
            </w:ins>
          </w:p>
          <w:p w:rsidR="00477FAB" w:rsidRPr="00477FAB" w:rsidRDefault="00477FAB" w:rsidP="00C805F5">
            <w:pPr>
              <w:pStyle w:val="TAL"/>
              <w:rPr>
                <w:ins w:id="929" w:author="Huawei" w:date="2021-11-19T12:16:00Z"/>
                <w:rPrChange w:id="930" w:author="Huawei" w:date="2021-11-19T12:16:00Z">
                  <w:rPr>
                    <w:ins w:id="931" w:author="Huawei" w:date="2021-11-19T12:16:00Z"/>
                  </w:rPr>
                </w:rPrChange>
              </w:rPr>
            </w:pPr>
          </w:p>
          <w:p w:rsidR="00477FAB" w:rsidRPr="00477FAB" w:rsidRDefault="00477FAB" w:rsidP="00C805F5">
            <w:pPr>
              <w:pStyle w:val="TAN"/>
              <w:rPr>
                <w:ins w:id="932" w:author="Huawei" w:date="2021-11-19T12:16:00Z"/>
                <w:rPrChange w:id="933" w:author="Huawei" w:date="2021-11-19T12:16:00Z">
                  <w:rPr>
                    <w:ins w:id="934" w:author="Huawei" w:date="2021-11-19T12:16:00Z"/>
                  </w:rPr>
                </w:rPrChange>
              </w:rPr>
            </w:pPr>
            <w:ins w:id="935" w:author="Huawei" w:date="2021-11-19T12:16:00Z">
              <w:r w:rsidRPr="00477FAB">
                <w:rPr>
                  <w:rPrChange w:id="936" w:author="Huawei" w:date="2021-11-19T12:16:00Z">
                    <w:rPr/>
                  </w:rPrChange>
                </w:rPr>
                <w:t>NOTE:</w:t>
              </w:r>
              <w:r w:rsidRPr="00477FAB">
                <w:rPr>
                  <w:rPrChange w:id="937" w:author="Huawei" w:date="2021-11-19T12:16:00Z">
                    <w:rPr/>
                  </w:rPrChange>
                </w:rPr>
                <w:tab/>
                <w:t>The deactivation of UE test loop mode may be performed by MMI or AT command (+CATM).</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938" w:author="Huawei" w:date="2021-11-19T12:16:00Z"/>
                <w:lang w:eastAsia="zh-CN"/>
                <w:rPrChange w:id="939" w:author="Huawei" w:date="2021-11-19T12:16:00Z">
                  <w:rPr>
                    <w:ins w:id="940" w:author="Huawei" w:date="2021-11-19T12:16:00Z"/>
                    <w:lang w:eastAsia="zh-CN"/>
                  </w:rPr>
                </w:rPrChange>
              </w:rPr>
            </w:pPr>
            <w:ins w:id="941" w:author="Huawei" w:date="2021-11-19T12:16:00Z">
              <w:r w:rsidRPr="00477FAB">
                <w:rPr>
                  <w:rFonts w:hint="eastAsia"/>
                  <w:lang w:eastAsia="zh-CN"/>
                  <w:rPrChange w:id="942" w:author="Huawei" w:date="2021-11-19T12:16:00Z">
                    <w:rPr>
                      <w:rFonts w:hint="eastAsia"/>
                      <w:lang w:eastAsia="zh-CN"/>
                    </w:rPr>
                  </w:rPrChange>
                </w:rPr>
                <w: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943" w:author="Huawei" w:date="2021-11-19T12:16:00Z"/>
                <w:lang w:eastAsia="zh-CN"/>
                <w:rPrChange w:id="944" w:author="Huawei" w:date="2021-11-19T12:16:00Z">
                  <w:rPr>
                    <w:ins w:id="945" w:author="Huawei" w:date="2021-11-19T12:16:00Z"/>
                    <w:lang w:eastAsia="zh-CN"/>
                  </w:rPr>
                </w:rPrChange>
              </w:rPr>
            </w:pPr>
            <w:ins w:id="946" w:author="Huawei" w:date="2021-11-19T12:16:00Z">
              <w:r w:rsidRPr="00477FAB">
                <w:rPr>
                  <w:rFonts w:hint="eastAsia"/>
                  <w:lang w:eastAsia="zh-CN"/>
                  <w:rPrChange w:id="947" w:author="Huawei" w:date="2021-11-19T12:16:00Z">
                    <w:rPr>
                      <w:rFonts w:hint="eastAsia"/>
                      <w:lang w:eastAsia="zh-CN"/>
                    </w:rPr>
                  </w:rPrChange>
                </w:rPr>
                <w: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948" w:author="Huawei" w:date="2021-11-19T12:16:00Z"/>
                <w:lang w:eastAsia="zh-CN"/>
                <w:rPrChange w:id="949" w:author="Huawei" w:date="2021-11-19T12:16:00Z">
                  <w:rPr>
                    <w:ins w:id="950" w:author="Huawei" w:date="2021-11-19T12:16:00Z"/>
                    <w:lang w:eastAsia="zh-CN"/>
                  </w:rPr>
                </w:rPrChange>
              </w:rPr>
            </w:pPr>
            <w:ins w:id="951" w:author="Huawei" w:date="2021-11-19T12:16:00Z">
              <w:r w:rsidRPr="00477FAB">
                <w:rPr>
                  <w:rFonts w:hint="eastAsia"/>
                  <w:lang w:eastAsia="zh-CN"/>
                  <w:rPrChange w:id="952" w:author="Huawei" w:date="2021-11-19T12:16:00Z">
                    <w:rPr>
                      <w:rFonts w:hint="eastAsia"/>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953" w:author="Huawei" w:date="2021-11-19T12:16:00Z"/>
                <w:lang w:eastAsia="zh-CN"/>
                <w:rPrChange w:id="954" w:author="Huawei" w:date="2021-11-19T12:16:00Z">
                  <w:rPr>
                    <w:ins w:id="955" w:author="Huawei" w:date="2021-11-19T12:16:00Z"/>
                    <w:lang w:eastAsia="zh-CN"/>
                  </w:rPr>
                </w:rPrChange>
              </w:rPr>
            </w:pPr>
            <w:ins w:id="956" w:author="Huawei" w:date="2021-11-19T12:16:00Z">
              <w:r w:rsidRPr="00477FAB">
                <w:rPr>
                  <w:rFonts w:hint="eastAsia"/>
                  <w:lang w:eastAsia="zh-CN"/>
                  <w:rPrChange w:id="957" w:author="Huawei" w:date="2021-11-19T12:16:00Z">
                    <w:rPr>
                      <w:rFonts w:hint="eastAsia"/>
                      <w:lang w:eastAsia="zh-CN"/>
                    </w:rPr>
                  </w:rPrChange>
                </w:rPr>
                <w:t>-</w:t>
              </w:r>
            </w:ins>
          </w:p>
        </w:tc>
      </w:tr>
      <w:tr w:rsidR="00477FAB" w:rsidRPr="00477FAB" w:rsidTr="00C805F5">
        <w:trPr>
          <w:ins w:id="958"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959" w:author="Huawei" w:date="2021-11-19T12:16:00Z"/>
                <w:rFonts w:cs="Arial"/>
                <w:szCs w:val="18"/>
                <w:lang w:eastAsia="zh-CN"/>
                <w:rPrChange w:id="960" w:author="Huawei" w:date="2021-11-19T12:16:00Z">
                  <w:rPr>
                    <w:ins w:id="961" w:author="Huawei" w:date="2021-11-19T12:16:00Z"/>
                    <w:rFonts w:cs="Arial"/>
                    <w:szCs w:val="18"/>
                    <w:lang w:eastAsia="zh-CN"/>
                  </w:rPr>
                </w:rPrChange>
              </w:rPr>
            </w:pPr>
            <w:ins w:id="962" w:author="Huawei" w:date="2021-11-19T12:16:00Z">
              <w:r w:rsidRPr="00477FAB">
                <w:rPr>
                  <w:rFonts w:cs="Arial"/>
                  <w:szCs w:val="18"/>
                  <w:lang w:eastAsia="zh-CN"/>
                  <w:rPrChange w:id="963" w:author="Huawei" w:date="2021-11-19T12:16:00Z">
                    <w:rPr>
                      <w:rFonts w:cs="Arial"/>
                      <w:szCs w:val="18"/>
                      <w:lang w:eastAsia="zh-CN"/>
                    </w:rPr>
                  </w:rPrChange>
                </w:rPr>
                <w:t>5</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964" w:author="Huawei" w:date="2021-11-19T12:16:00Z"/>
                <w:rPrChange w:id="965" w:author="Huawei" w:date="2021-11-19T12:16:00Z">
                  <w:rPr>
                    <w:ins w:id="966" w:author="Huawei" w:date="2021-11-19T12:16:00Z"/>
                  </w:rPr>
                </w:rPrChange>
              </w:rPr>
            </w:pPr>
            <w:ins w:id="967" w:author="Huawei" w:date="2021-11-19T12:16:00Z">
              <w:r w:rsidRPr="00477FAB">
                <w:rPr>
                  <w:rPrChange w:id="968" w:author="Huawei" w:date="2021-11-19T12:16:00Z">
                    <w:rPr/>
                  </w:rPrChange>
                </w:rPr>
                <w:t>The SS configures:</w:t>
              </w:r>
            </w:ins>
          </w:p>
          <w:p w:rsidR="00477FAB" w:rsidRPr="00477FAB" w:rsidRDefault="00477FAB" w:rsidP="00C805F5">
            <w:pPr>
              <w:pStyle w:val="TAL"/>
              <w:rPr>
                <w:ins w:id="969" w:author="Huawei" w:date="2021-11-19T12:16:00Z"/>
                <w:rPrChange w:id="970" w:author="Huawei" w:date="2021-11-19T12:16:00Z">
                  <w:rPr>
                    <w:ins w:id="971" w:author="Huawei" w:date="2021-11-19T12:16:00Z"/>
                  </w:rPr>
                </w:rPrChange>
              </w:rPr>
            </w:pPr>
            <w:ins w:id="972" w:author="Huawei" w:date="2021-11-19T12:16:00Z">
              <w:r w:rsidRPr="00477FAB">
                <w:rPr>
                  <w:rPrChange w:id="973" w:author="Huawei" w:date="2021-11-19T12:16:00Z">
                    <w:rPr/>
                  </w:rPrChange>
                </w:rPr>
                <w:t>SS-NW</w:t>
              </w:r>
            </w:ins>
          </w:p>
          <w:p w:rsidR="00477FAB" w:rsidRPr="00477FAB" w:rsidRDefault="00477FAB" w:rsidP="00C805F5">
            <w:pPr>
              <w:pStyle w:val="TAL"/>
              <w:rPr>
                <w:ins w:id="974" w:author="Huawei" w:date="2021-11-19T12:16:00Z"/>
                <w:szCs w:val="18"/>
                <w:lang w:eastAsia="zh-CN"/>
                <w:rPrChange w:id="975" w:author="Huawei" w:date="2021-11-19T12:16:00Z">
                  <w:rPr>
                    <w:ins w:id="976" w:author="Huawei" w:date="2021-11-19T12:16:00Z"/>
                    <w:szCs w:val="18"/>
                    <w:lang w:eastAsia="zh-CN"/>
                  </w:rPr>
                </w:rPrChange>
              </w:rPr>
            </w:pPr>
            <w:ins w:id="977" w:author="Huawei" w:date="2021-11-19T12:16:00Z">
              <w:r w:rsidRPr="00477FAB">
                <w:rPr>
                  <w:rPrChange w:id="978" w:author="Huawei" w:date="2021-11-19T12:16:00Z">
                    <w:rPr/>
                  </w:rPrChange>
                </w:rPr>
                <w:t xml:space="preserve">- NR Cell 1 </w:t>
              </w:r>
              <w:r w:rsidRPr="00477FAB">
                <w:rPr>
                  <w:rPrChange w:id="979" w:author="Huawei" w:date="2021-11-19T12:16:00Z">
                    <w:rPr>
                      <w:highlight w:val="yellow"/>
                    </w:rPr>
                  </w:rPrChange>
                </w:rPr>
                <w:t>as</w:t>
              </w:r>
              <w:r w:rsidRPr="00477FAB">
                <w:t xml:space="preserve"> "Serving</w:t>
              </w:r>
              <w:r w:rsidRPr="00477FAB">
                <w:rPr>
                  <w:rPrChange w:id="980" w:author="Huawei" w:date="2021-11-19T12:16:00Z">
                    <w:rPr/>
                  </w:rPrChange>
                </w:rPr>
                <w:t xml:space="preserve"> cell" in accordance with TS 38.508-1 [4], Table 6.2.2.1-3.</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981" w:author="Huawei" w:date="2021-11-19T12:16:00Z"/>
                <w:lang w:eastAsia="zh-CN"/>
                <w:rPrChange w:id="982" w:author="Huawei" w:date="2021-11-19T12:16:00Z">
                  <w:rPr>
                    <w:ins w:id="983" w:author="Huawei" w:date="2021-11-19T12:16:00Z"/>
                    <w:lang w:eastAsia="zh-CN"/>
                  </w:rPr>
                </w:rPrChange>
              </w:rPr>
            </w:pPr>
            <w:ins w:id="984" w:author="Huawei" w:date="2021-11-19T12:16:00Z">
              <w:r w:rsidRPr="00477FAB">
                <w:rPr>
                  <w:rFonts w:hint="eastAsia"/>
                  <w:lang w:eastAsia="zh-CN"/>
                  <w:rPrChange w:id="985" w:author="Huawei" w:date="2021-11-19T12:16:00Z">
                    <w:rPr>
                      <w:rFonts w:hint="eastAsia"/>
                      <w:lang w:eastAsia="zh-CN"/>
                    </w:rPr>
                  </w:rPrChange>
                </w:rPr>
                <w: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986" w:author="Huawei" w:date="2021-11-19T12:16:00Z"/>
                <w:lang w:eastAsia="zh-CN"/>
                <w:rPrChange w:id="987" w:author="Huawei" w:date="2021-11-19T12:16:00Z">
                  <w:rPr>
                    <w:ins w:id="988" w:author="Huawei" w:date="2021-11-19T12:16:00Z"/>
                    <w:lang w:eastAsia="zh-CN"/>
                  </w:rPr>
                </w:rPrChange>
              </w:rPr>
            </w:pPr>
            <w:ins w:id="989" w:author="Huawei" w:date="2021-11-19T12:16:00Z">
              <w:r w:rsidRPr="00477FAB">
                <w:rPr>
                  <w:rFonts w:hint="eastAsia"/>
                  <w:lang w:eastAsia="zh-CN"/>
                  <w:rPrChange w:id="990" w:author="Huawei" w:date="2021-11-19T12:16:00Z">
                    <w:rPr>
                      <w:rFonts w:hint="eastAsia"/>
                      <w:lang w:eastAsia="zh-CN"/>
                    </w:rPr>
                  </w:rPrChange>
                </w:rPr>
                <w: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991" w:author="Huawei" w:date="2021-11-19T12:16:00Z"/>
                <w:lang w:eastAsia="zh-CN"/>
                <w:rPrChange w:id="992" w:author="Huawei" w:date="2021-11-19T12:16:00Z">
                  <w:rPr>
                    <w:ins w:id="993" w:author="Huawei" w:date="2021-11-19T12:16:00Z"/>
                    <w:lang w:eastAsia="zh-CN"/>
                  </w:rPr>
                </w:rPrChange>
              </w:rPr>
            </w:pPr>
            <w:ins w:id="994" w:author="Huawei" w:date="2021-11-19T12:16:00Z">
              <w:r w:rsidRPr="00477FAB">
                <w:rPr>
                  <w:rFonts w:hint="eastAsia"/>
                  <w:lang w:eastAsia="zh-CN"/>
                  <w:rPrChange w:id="995" w:author="Huawei" w:date="2021-11-19T12:16:00Z">
                    <w:rPr>
                      <w:rFonts w:hint="eastAsia"/>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996" w:author="Huawei" w:date="2021-11-19T12:16:00Z"/>
                <w:lang w:eastAsia="zh-CN"/>
                <w:rPrChange w:id="997" w:author="Huawei" w:date="2021-11-19T12:16:00Z">
                  <w:rPr>
                    <w:ins w:id="998" w:author="Huawei" w:date="2021-11-19T12:16:00Z"/>
                    <w:lang w:eastAsia="zh-CN"/>
                  </w:rPr>
                </w:rPrChange>
              </w:rPr>
            </w:pPr>
            <w:ins w:id="999" w:author="Huawei" w:date="2021-11-19T12:16:00Z">
              <w:r w:rsidRPr="00477FAB">
                <w:rPr>
                  <w:rFonts w:hint="eastAsia"/>
                  <w:lang w:eastAsia="zh-CN"/>
                  <w:rPrChange w:id="1000" w:author="Huawei" w:date="2021-11-19T12:16:00Z">
                    <w:rPr>
                      <w:rFonts w:hint="eastAsia"/>
                      <w:lang w:eastAsia="zh-CN"/>
                    </w:rPr>
                  </w:rPrChange>
                </w:rPr>
                <w:t>-</w:t>
              </w:r>
            </w:ins>
          </w:p>
        </w:tc>
      </w:tr>
      <w:tr w:rsidR="00477FAB" w:rsidRPr="00477FAB" w:rsidTr="00C805F5">
        <w:trPr>
          <w:ins w:id="1001"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002" w:author="Huawei" w:date="2021-11-19T12:16:00Z"/>
                <w:rFonts w:cs="Arial"/>
                <w:szCs w:val="18"/>
                <w:lang w:eastAsia="zh-CN"/>
                <w:rPrChange w:id="1003" w:author="Huawei" w:date="2021-11-19T12:16:00Z">
                  <w:rPr>
                    <w:ins w:id="1004" w:author="Huawei" w:date="2021-11-19T12:16:00Z"/>
                    <w:rFonts w:cs="Arial"/>
                    <w:szCs w:val="18"/>
                    <w:lang w:eastAsia="zh-CN"/>
                  </w:rPr>
                </w:rPrChange>
              </w:rPr>
            </w:pPr>
            <w:ins w:id="1005" w:author="Huawei" w:date="2021-11-19T12:16:00Z">
              <w:r w:rsidRPr="00477FAB">
                <w:rPr>
                  <w:rFonts w:cs="Arial"/>
                  <w:szCs w:val="18"/>
                  <w:lang w:eastAsia="zh-CN"/>
                  <w:rPrChange w:id="1006" w:author="Huawei" w:date="2021-11-19T12:16:00Z">
                    <w:rPr>
                      <w:rFonts w:cs="Arial"/>
                      <w:szCs w:val="18"/>
                      <w:lang w:eastAsia="zh-CN"/>
                    </w:rPr>
                  </w:rPrChange>
                </w:rPr>
                <w:t>6</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Default"/>
              <w:rPr>
                <w:ins w:id="1007" w:author="Huawei" w:date="2021-11-19T12:16:00Z"/>
                <w:color w:val="auto"/>
                <w:sz w:val="18"/>
                <w:szCs w:val="18"/>
                <w:lang w:val="en-GB" w:eastAsia="zh-CN"/>
              </w:rPr>
            </w:pPr>
            <w:ins w:id="1008" w:author="Huawei" w:date="2021-11-19T12:16:00Z">
              <w:r w:rsidRPr="00477FAB">
                <w:rPr>
                  <w:color w:val="auto"/>
                  <w:sz w:val="18"/>
                  <w:szCs w:val="18"/>
                  <w:lang w:val="en-GB" w:eastAsia="zh-CN"/>
                  <w:rPrChange w:id="1009" w:author="Huawei" w:date="2021-11-19T12:16:00Z">
                    <w:rPr>
                      <w:color w:val="auto"/>
                      <w:sz w:val="18"/>
                      <w:szCs w:val="18"/>
                      <w:highlight w:val="yellow"/>
                      <w:lang w:val="en-GB" w:eastAsia="zh-CN"/>
                    </w:rPr>
                  </w:rPrChange>
                </w:rPr>
                <w:t>UE performs Step 1-22a1 of Table 4.5.2.2-2 in TS 38.508-1 [4], with 'connected without release'.</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010" w:author="Huawei" w:date="2021-11-19T12:16:00Z"/>
                <w:lang w:eastAsia="zh-CN"/>
                <w:rPrChange w:id="1011" w:author="Huawei" w:date="2021-11-19T12:16:00Z">
                  <w:rPr>
                    <w:ins w:id="1012" w:author="Huawei" w:date="2021-11-19T12:16:00Z"/>
                    <w:lang w:eastAsia="zh-CN"/>
                  </w:rPr>
                </w:rPrChange>
              </w:rPr>
            </w:pPr>
            <w:ins w:id="1013" w:author="Huawei" w:date="2021-11-19T12:16:00Z">
              <w:r w:rsidRPr="00477FAB">
                <w:rPr>
                  <w:rFonts w:hint="eastAsia"/>
                  <w:lang w:eastAsia="zh-CN"/>
                  <w:rPrChange w:id="1014" w:author="Huawei" w:date="2021-11-19T12:16:00Z">
                    <w:rPr>
                      <w:rFonts w:hint="eastAsia"/>
                      <w:lang w:eastAsia="zh-CN"/>
                    </w:rPr>
                  </w:rPrChange>
                </w:rPr>
                <w: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015" w:author="Huawei" w:date="2021-11-19T12:16:00Z"/>
                <w:lang w:eastAsia="zh-CN"/>
                <w:rPrChange w:id="1016" w:author="Huawei" w:date="2021-11-19T12:16:00Z">
                  <w:rPr>
                    <w:ins w:id="1017" w:author="Huawei" w:date="2021-11-19T12:16:00Z"/>
                    <w:lang w:eastAsia="zh-CN"/>
                  </w:rPr>
                </w:rPrChange>
              </w:rPr>
            </w:pPr>
            <w:ins w:id="1018" w:author="Huawei" w:date="2021-11-19T12:16:00Z">
              <w:r w:rsidRPr="00477FAB">
                <w:rPr>
                  <w:rFonts w:hint="eastAsia"/>
                  <w:lang w:eastAsia="zh-CN"/>
                  <w:rPrChange w:id="1019" w:author="Huawei" w:date="2021-11-19T12:16:00Z">
                    <w:rPr>
                      <w:rFonts w:hint="eastAsia"/>
                      <w:lang w:eastAsia="zh-CN"/>
                    </w:rPr>
                  </w:rPrChange>
                </w:rPr>
                <w: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020" w:author="Huawei" w:date="2021-11-19T12:16:00Z"/>
                <w:lang w:eastAsia="zh-CN"/>
                <w:rPrChange w:id="1021" w:author="Huawei" w:date="2021-11-19T12:16:00Z">
                  <w:rPr>
                    <w:ins w:id="1022" w:author="Huawei" w:date="2021-11-19T12:16:00Z"/>
                    <w:lang w:eastAsia="zh-CN"/>
                  </w:rPr>
                </w:rPrChange>
              </w:rPr>
            </w:pPr>
            <w:ins w:id="1023" w:author="Huawei" w:date="2021-11-19T12:16:00Z">
              <w:r w:rsidRPr="00477FAB">
                <w:rPr>
                  <w:rFonts w:hint="eastAsia"/>
                  <w:lang w:eastAsia="zh-CN"/>
                  <w:rPrChange w:id="1024" w:author="Huawei" w:date="2021-11-19T12:16:00Z">
                    <w:rPr>
                      <w:rFonts w:hint="eastAsia"/>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025" w:author="Huawei" w:date="2021-11-19T12:16:00Z"/>
                <w:lang w:eastAsia="zh-CN"/>
                <w:rPrChange w:id="1026" w:author="Huawei" w:date="2021-11-19T12:16:00Z">
                  <w:rPr>
                    <w:ins w:id="1027" w:author="Huawei" w:date="2021-11-19T12:16:00Z"/>
                    <w:lang w:eastAsia="zh-CN"/>
                  </w:rPr>
                </w:rPrChange>
              </w:rPr>
            </w:pPr>
            <w:ins w:id="1028" w:author="Huawei" w:date="2021-11-19T12:16:00Z">
              <w:r w:rsidRPr="00477FAB">
                <w:rPr>
                  <w:rFonts w:hint="eastAsia"/>
                  <w:lang w:eastAsia="zh-CN"/>
                  <w:rPrChange w:id="1029" w:author="Huawei" w:date="2021-11-19T12:16:00Z">
                    <w:rPr>
                      <w:rFonts w:hint="eastAsia"/>
                      <w:lang w:eastAsia="zh-CN"/>
                    </w:rPr>
                  </w:rPrChange>
                </w:rPr>
                <w:t>-</w:t>
              </w:r>
            </w:ins>
          </w:p>
        </w:tc>
      </w:tr>
      <w:tr w:rsidR="00477FAB" w:rsidRPr="00477FAB" w:rsidTr="00C805F5">
        <w:trPr>
          <w:ins w:id="1030"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031" w:author="Huawei" w:date="2021-11-19T12:16:00Z"/>
                <w:rFonts w:cs="Arial"/>
                <w:szCs w:val="18"/>
                <w:lang w:eastAsia="zh-CN"/>
                <w:rPrChange w:id="1032" w:author="Huawei" w:date="2021-11-19T12:16:00Z">
                  <w:rPr>
                    <w:ins w:id="1033" w:author="Huawei" w:date="2021-11-19T12:16:00Z"/>
                    <w:rFonts w:cs="Arial"/>
                    <w:szCs w:val="18"/>
                    <w:lang w:eastAsia="zh-CN"/>
                  </w:rPr>
                </w:rPrChange>
              </w:rPr>
            </w:pPr>
            <w:ins w:id="1034" w:author="Huawei" w:date="2021-11-19T12:16:00Z">
              <w:r w:rsidRPr="00477FAB">
                <w:rPr>
                  <w:rFonts w:cs="Arial"/>
                  <w:szCs w:val="18"/>
                  <w:lang w:eastAsia="zh-CN"/>
                  <w:rPrChange w:id="1035" w:author="Huawei" w:date="2021-11-19T12:16:00Z">
                    <w:rPr>
                      <w:rFonts w:cs="Arial"/>
                      <w:szCs w:val="18"/>
                      <w:lang w:eastAsia="zh-CN"/>
                    </w:rPr>
                  </w:rPrChange>
                </w:rPr>
                <w:t>7</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Default"/>
              <w:rPr>
                <w:ins w:id="1036" w:author="Huawei" w:date="2021-11-19T12:16:00Z"/>
                <w:color w:val="auto"/>
                <w:sz w:val="18"/>
                <w:szCs w:val="18"/>
                <w:lang w:val="en-GB" w:eastAsia="zh-CN"/>
                <w:rPrChange w:id="1037" w:author="Huawei" w:date="2021-11-19T12:16:00Z">
                  <w:rPr>
                    <w:ins w:id="1038" w:author="Huawei" w:date="2021-11-19T12:16:00Z"/>
                    <w:color w:val="auto"/>
                    <w:sz w:val="18"/>
                    <w:szCs w:val="18"/>
                    <w:lang w:val="en-GB" w:eastAsia="zh-CN"/>
                  </w:rPr>
                </w:rPrChange>
              </w:rPr>
            </w:pPr>
            <w:ins w:id="1039" w:author="Huawei" w:date="2021-11-19T12:16:00Z">
              <w:r w:rsidRPr="00477FAB">
                <w:rPr>
                  <w:color w:val="auto"/>
                  <w:sz w:val="18"/>
                  <w:szCs w:val="18"/>
                  <w:lang w:val="en-GB" w:eastAsia="zh-CN"/>
                  <w:rPrChange w:id="1040" w:author="Huawei" w:date="2021-11-19T12:16:00Z">
                    <w:rPr>
                      <w:color w:val="auto"/>
                      <w:sz w:val="18"/>
                      <w:szCs w:val="18"/>
                      <w:lang w:val="en-GB" w:eastAsia="zh-CN"/>
                    </w:rPr>
                  </w:rPrChange>
                </w:rPr>
                <w:t>SS</w:t>
              </w:r>
              <w:r w:rsidRPr="00477FAB">
                <w:rPr>
                  <w:color w:val="auto"/>
                  <w:sz w:val="18"/>
                  <w:szCs w:val="18"/>
                  <w:lang w:val="en-GB" w:eastAsia="zh-CN"/>
                  <w:rPrChange w:id="1041" w:author="Huawei" w:date="2021-11-19T12:16:00Z">
                    <w:rPr>
                      <w:color w:val="auto"/>
                      <w:sz w:val="18"/>
                      <w:szCs w:val="18"/>
                      <w:highlight w:val="yellow"/>
                      <w:lang w:val="en-GB" w:eastAsia="zh-CN"/>
                    </w:rPr>
                  </w:rPrChange>
                </w:rPr>
                <w:t>-NW</w:t>
              </w:r>
              <w:r w:rsidRPr="00477FAB">
                <w:rPr>
                  <w:color w:val="auto"/>
                  <w:sz w:val="18"/>
                  <w:szCs w:val="18"/>
                  <w:lang w:val="en-GB" w:eastAsia="zh-CN"/>
                </w:rPr>
                <w:t xml:space="preserve"> transmits </w:t>
              </w:r>
              <w:r w:rsidRPr="00477FAB">
                <w:rPr>
                  <w:color w:val="auto"/>
                  <w:sz w:val="18"/>
                  <w:szCs w:val="18"/>
                  <w:lang w:val="en-GB" w:eastAsia="zh-CN"/>
                  <w:rPrChange w:id="1042" w:author="Huawei" w:date="2021-11-19T12:16:00Z">
                    <w:rPr>
                      <w:color w:val="auto"/>
                      <w:sz w:val="18"/>
                      <w:szCs w:val="18"/>
                      <w:highlight w:val="yellow"/>
                      <w:lang w:val="en-GB" w:eastAsia="zh-CN"/>
                    </w:rPr>
                  </w:rPrChange>
                </w:rPr>
                <w:t>a DL NAS TRANSPORT message containing a</w:t>
              </w:r>
              <w:r w:rsidRPr="00477FAB">
                <w:rPr>
                  <w:color w:val="auto"/>
                  <w:sz w:val="18"/>
                  <w:szCs w:val="18"/>
                  <w:lang w:val="en-GB" w:eastAsia="zh-CN"/>
                </w:rPr>
                <w:t xml:space="preserve"> MANAGE UE POLICY COMMAND message to transfer the V2X policy to the UE.</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043" w:author="Huawei" w:date="2021-11-19T12:16:00Z"/>
                <w:rPrChange w:id="1044" w:author="Huawei" w:date="2021-11-19T12:16:00Z">
                  <w:rPr>
                    <w:ins w:id="1045" w:author="Huawei" w:date="2021-11-19T12:16:00Z"/>
                  </w:rPr>
                </w:rPrChange>
              </w:rPr>
            </w:pPr>
            <w:ins w:id="1046" w:author="Huawei" w:date="2021-11-19T12:16:00Z">
              <w:r w:rsidRPr="00477FAB">
                <w:rPr>
                  <w:rPrChange w:id="1047" w:author="Huawei" w:date="2021-11-19T12:16:00Z">
                    <w:rPr/>
                  </w:rPrChange>
                </w:rPr>
                <w:t>&lt;--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048" w:author="Huawei" w:date="2021-11-19T12:16:00Z"/>
                <w:i/>
                <w:rPrChange w:id="1049" w:author="Huawei" w:date="2021-11-19T12:16:00Z">
                  <w:rPr>
                    <w:ins w:id="1050" w:author="Huawei" w:date="2021-11-19T12:16:00Z"/>
                    <w:i/>
                    <w:highlight w:val="yellow"/>
                  </w:rPr>
                </w:rPrChange>
              </w:rPr>
            </w:pPr>
            <w:ins w:id="1051" w:author="Huawei" w:date="2021-11-19T12:16:00Z">
              <w:r w:rsidRPr="00477FAB">
                <w:rPr>
                  <w:i/>
                  <w:rPrChange w:id="1052" w:author="Huawei" w:date="2021-11-19T12:16:00Z">
                    <w:rPr>
                      <w:i/>
                      <w:highlight w:val="yellow"/>
                    </w:rPr>
                  </w:rPrChange>
                </w:rPr>
                <w:t>5GMM: DL NAS TRANSPORT</w:t>
              </w:r>
            </w:ins>
          </w:p>
          <w:p w:rsidR="00477FAB" w:rsidRPr="00477FAB" w:rsidRDefault="00477FAB" w:rsidP="00C805F5">
            <w:pPr>
              <w:pStyle w:val="TAL"/>
              <w:rPr>
                <w:ins w:id="1053" w:author="Huawei" w:date="2021-11-19T12:16:00Z"/>
              </w:rPr>
            </w:pPr>
            <w:ins w:id="1054" w:author="Huawei" w:date="2021-11-19T12:16:00Z">
              <w:r w:rsidRPr="00477FAB">
                <w:rPr>
                  <w:i/>
                  <w:rPrChange w:id="1055" w:author="Huawei" w:date="2021-11-19T12:16:00Z">
                    <w:rPr>
                      <w:i/>
                      <w:highlight w:val="yellow"/>
                    </w:rPr>
                  </w:rPrChange>
                </w:rPr>
                <w:t>PCF</w:t>
              </w:r>
              <w:r w:rsidRPr="00477FAB">
                <w:rPr>
                  <w:rFonts w:hint="eastAsia"/>
                  <w:i/>
                  <w:lang w:eastAsia="zh-CN"/>
                  <w:rPrChange w:id="1056" w:author="Huawei" w:date="2021-11-19T12:16:00Z">
                    <w:rPr>
                      <w:rFonts w:hint="eastAsia"/>
                      <w:i/>
                      <w:highlight w:val="yellow"/>
                      <w:lang w:eastAsia="zh-CN"/>
                    </w:rPr>
                  </w:rPrChange>
                </w:rPr>
                <w:t>:</w:t>
              </w:r>
              <w:r w:rsidRPr="00477FAB">
                <w:rPr>
                  <w:i/>
                  <w:lang w:eastAsia="zh-CN"/>
                </w:rPr>
                <w:t xml:space="preserve"> </w:t>
              </w:r>
              <w:r w:rsidRPr="00477FAB">
                <w:rPr>
                  <w:i/>
                </w:rPr>
                <w:t>MANAGE UE POLICY COMMAND</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057" w:author="Huawei" w:date="2021-11-19T12:16:00Z"/>
                <w:lang w:eastAsia="zh-CN"/>
                <w:rPrChange w:id="1058" w:author="Huawei" w:date="2021-11-19T12:16:00Z">
                  <w:rPr>
                    <w:ins w:id="1059" w:author="Huawei" w:date="2021-11-19T12:16:00Z"/>
                    <w:lang w:eastAsia="zh-CN"/>
                  </w:rPr>
                </w:rPrChange>
              </w:rPr>
            </w:pPr>
            <w:ins w:id="1060" w:author="Huawei" w:date="2021-11-19T12:16:00Z">
              <w:r w:rsidRPr="00477FAB">
                <w:rPr>
                  <w:rFonts w:hint="eastAsia"/>
                  <w:lang w:eastAsia="zh-CN"/>
                  <w:rPrChange w:id="1061" w:author="Huawei" w:date="2021-11-19T12:16:00Z">
                    <w:rPr>
                      <w:rFonts w:hint="eastAsia"/>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062" w:author="Huawei" w:date="2021-11-19T12:16:00Z"/>
                <w:lang w:eastAsia="zh-CN"/>
                <w:rPrChange w:id="1063" w:author="Huawei" w:date="2021-11-19T12:16:00Z">
                  <w:rPr>
                    <w:ins w:id="1064" w:author="Huawei" w:date="2021-11-19T12:16:00Z"/>
                    <w:lang w:eastAsia="zh-CN"/>
                  </w:rPr>
                </w:rPrChange>
              </w:rPr>
            </w:pPr>
            <w:ins w:id="1065" w:author="Huawei" w:date="2021-11-19T12:16:00Z">
              <w:r w:rsidRPr="00477FAB">
                <w:rPr>
                  <w:rFonts w:hint="eastAsia"/>
                  <w:lang w:eastAsia="zh-CN"/>
                  <w:rPrChange w:id="1066" w:author="Huawei" w:date="2021-11-19T12:16:00Z">
                    <w:rPr>
                      <w:rFonts w:hint="eastAsia"/>
                      <w:lang w:eastAsia="zh-CN"/>
                    </w:rPr>
                  </w:rPrChange>
                </w:rPr>
                <w:t>-</w:t>
              </w:r>
            </w:ins>
          </w:p>
        </w:tc>
      </w:tr>
      <w:tr w:rsidR="00477FAB" w:rsidRPr="00477FAB" w:rsidTr="00C805F5">
        <w:trPr>
          <w:ins w:id="1067"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068" w:author="Huawei" w:date="2021-11-19T12:16:00Z"/>
                <w:rFonts w:cs="Arial"/>
                <w:szCs w:val="18"/>
                <w:lang w:eastAsia="zh-CN"/>
                <w:rPrChange w:id="1069" w:author="Huawei" w:date="2021-11-19T12:16:00Z">
                  <w:rPr>
                    <w:ins w:id="1070" w:author="Huawei" w:date="2021-11-19T12:16:00Z"/>
                    <w:rFonts w:cs="Arial"/>
                    <w:szCs w:val="18"/>
                    <w:lang w:eastAsia="zh-CN"/>
                  </w:rPr>
                </w:rPrChange>
              </w:rPr>
            </w:pPr>
            <w:ins w:id="1071" w:author="Huawei" w:date="2021-11-19T12:16:00Z">
              <w:r w:rsidRPr="00477FAB">
                <w:rPr>
                  <w:rFonts w:cs="Arial"/>
                  <w:szCs w:val="18"/>
                  <w:lang w:eastAsia="zh-CN"/>
                  <w:rPrChange w:id="1072" w:author="Huawei" w:date="2021-11-19T12:16:00Z">
                    <w:rPr>
                      <w:rFonts w:cs="Arial"/>
                      <w:szCs w:val="18"/>
                      <w:lang w:eastAsia="zh-CN"/>
                    </w:rPr>
                  </w:rPrChange>
                </w:rPr>
                <w:t>8</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Default"/>
              <w:rPr>
                <w:ins w:id="1073" w:author="Huawei" w:date="2021-11-19T12:16:00Z"/>
                <w:color w:val="auto"/>
                <w:sz w:val="18"/>
                <w:szCs w:val="18"/>
                <w:lang w:val="en-GB" w:eastAsia="zh-CN"/>
                <w:rPrChange w:id="1074" w:author="Huawei" w:date="2021-11-19T12:16:00Z">
                  <w:rPr>
                    <w:ins w:id="1075" w:author="Huawei" w:date="2021-11-19T12:16:00Z"/>
                    <w:color w:val="auto"/>
                    <w:sz w:val="18"/>
                    <w:szCs w:val="18"/>
                    <w:lang w:val="en-GB" w:eastAsia="zh-CN"/>
                  </w:rPr>
                </w:rPrChange>
              </w:rPr>
            </w:pPr>
            <w:ins w:id="1076" w:author="Huawei" w:date="2021-11-19T12:16:00Z">
              <w:r w:rsidRPr="00477FAB">
                <w:rPr>
                  <w:rFonts w:hint="eastAsia"/>
                  <w:color w:val="auto"/>
                  <w:sz w:val="18"/>
                  <w:szCs w:val="18"/>
                  <w:lang w:val="en-GB" w:eastAsia="zh-CN"/>
                  <w:rPrChange w:id="1077" w:author="Huawei" w:date="2021-11-19T12:16:00Z">
                    <w:rPr>
                      <w:rFonts w:hint="eastAsia"/>
                      <w:color w:val="auto"/>
                      <w:sz w:val="18"/>
                      <w:szCs w:val="18"/>
                      <w:lang w:val="en-GB" w:eastAsia="zh-CN"/>
                    </w:rPr>
                  </w:rPrChange>
                </w:rPr>
                <w:t>U</w:t>
              </w:r>
              <w:r w:rsidRPr="00477FAB">
                <w:rPr>
                  <w:color w:val="auto"/>
                  <w:sz w:val="18"/>
                  <w:szCs w:val="18"/>
                  <w:lang w:val="en-GB" w:eastAsia="zh-CN"/>
                  <w:rPrChange w:id="1078" w:author="Huawei" w:date="2021-11-19T12:16:00Z">
                    <w:rPr>
                      <w:color w:val="auto"/>
                      <w:sz w:val="18"/>
                      <w:szCs w:val="18"/>
                      <w:lang w:val="en-GB" w:eastAsia="zh-CN"/>
                    </w:rPr>
                  </w:rPrChange>
                </w:rPr>
                <w:t xml:space="preserve">E transmits </w:t>
              </w:r>
              <w:r w:rsidRPr="00477FAB">
                <w:rPr>
                  <w:color w:val="auto"/>
                  <w:sz w:val="18"/>
                  <w:szCs w:val="18"/>
                  <w:lang w:val="en-GB" w:eastAsia="zh-CN"/>
                  <w:rPrChange w:id="1079" w:author="Huawei" w:date="2021-11-19T12:16:00Z">
                    <w:rPr>
                      <w:color w:val="auto"/>
                      <w:sz w:val="18"/>
                      <w:szCs w:val="18"/>
                      <w:highlight w:val="yellow"/>
                      <w:lang w:val="en-GB" w:eastAsia="zh-CN"/>
                    </w:rPr>
                  </w:rPrChange>
                </w:rPr>
                <w:t>a UL NAS TRANSPORT message containing a</w:t>
              </w:r>
              <w:r w:rsidRPr="00477FAB">
                <w:rPr>
                  <w:color w:val="auto"/>
                  <w:sz w:val="18"/>
                  <w:szCs w:val="18"/>
                  <w:lang w:val="en-GB" w:eastAsia="zh-CN"/>
                </w:rPr>
                <w:t xml:space="preserve"> MANAGE UE POLICY COMPLETE </w:t>
              </w:r>
              <w:proofErr w:type="spellStart"/>
              <w:r w:rsidRPr="00477FAB">
                <w:rPr>
                  <w:color w:val="auto"/>
                  <w:sz w:val="18"/>
                  <w:szCs w:val="18"/>
                  <w:lang w:val="en-GB" w:eastAsia="zh-CN"/>
                </w:rPr>
                <w:t>essage</w:t>
              </w:r>
              <w:proofErr w:type="spellEnd"/>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080" w:author="Huawei" w:date="2021-11-19T12:16:00Z"/>
                <w:rPrChange w:id="1081" w:author="Huawei" w:date="2021-11-19T12:16:00Z">
                  <w:rPr>
                    <w:ins w:id="1082" w:author="Huawei" w:date="2021-11-19T12:16:00Z"/>
                  </w:rPr>
                </w:rPrChange>
              </w:rPr>
            </w:pPr>
            <w:ins w:id="1083" w:author="Huawei" w:date="2021-11-19T12:16:00Z">
              <w:r w:rsidRPr="00477FAB">
                <w:rPr>
                  <w:rPrChange w:id="1084" w:author="Huawei" w:date="2021-11-19T12:16:00Z">
                    <w:rPr/>
                  </w:rPrChange>
                </w:rPr>
                <w:t>--&gt;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Default"/>
              <w:rPr>
                <w:ins w:id="1085" w:author="Huawei" w:date="2021-11-19T12:16:00Z"/>
                <w:rFonts w:cs="Times New Roman"/>
                <w:i/>
                <w:color w:val="auto"/>
                <w:sz w:val="18"/>
                <w:szCs w:val="20"/>
                <w:lang w:val="en-GB"/>
                <w:rPrChange w:id="1086" w:author="Huawei" w:date="2021-11-19T12:16:00Z">
                  <w:rPr>
                    <w:ins w:id="1087" w:author="Huawei" w:date="2021-11-19T12:16:00Z"/>
                    <w:rFonts w:cs="Times New Roman"/>
                    <w:i/>
                    <w:color w:val="auto"/>
                    <w:sz w:val="18"/>
                    <w:szCs w:val="20"/>
                    <w:highlight w:val="yellow"/>
                    <w:lang w:val="en-GB"/>
                  </w:rPr>
                </w:rPrChange>
              </w:rPr>
            </w:pPr>
            <w:ins w:id="1088" w:author="Huawei" w:date="2021-11-19T12:16:00Z">
              <w:r w:rsidRPr="00477FAB">
                <w:rPr>
                  <w:rFonts w:cs="Times New Roman"/>
                  <w:i/>
                  <w:color w:val="auto"/>
                  <w:sz w:val="18"/>
                  <w:szCs w:val="20"/>
                  <w:lang w:val="en-GB"/>
                  <w:rPrChange w:id="1089" w:author="Huawei" w:date="2021-11-19T12:16:00Z">
                    <w:rPr>
                      <w:rFonts w:cs="Times New Roman"/>
                      <w:i/>
                      <w:color w:val="auto"/>
                      <w:sz w:val="18"/>
                      <w:szCs w:val="20"/>
                      <w:highlight w:val="yellow"/>
                      <w:lang w:val="en-GB"/>
                    </w:rPr>
                  </w:rPrChange>
                </w:rPr>
                <w:t xml:space="preserve">5GMM: UL NAS TRANSPORT </w:t>
              </w:r>
            </w:ins>
          </w:p>
          <w:p w:rsidR="00477FAB" w:rsidRPr="00477FAB" w:rsidRDefault="00477FAB" w:rsidP="00C805F5">
            <w:pPr>
              <w:pStyle w:val="TAL"/>
              <w:rPr>
                <w:ins w:id="1090" w:author="Huawei" w:date="2021-11-19T12:16:00Z"/>
              </w:rPr>
            </w:pPr>
            <w:ins w:id="1091" w:author="Huawei" w:date="2021-11-19T12:16:00Z">
              <w:r w:rsidRPr="00477FAB">
                <w:rPr>
                  <w:i/>
                  <w:rPrChange w:id="1092" w:author="Huawei" w:date="2021-11-19T12:16:00Z">
                    <w:rPr>
                      <w:i/>
                      <w:highlight w:val="yellow"/>
                    </w:rPr>
                  </w:rPrChange>
                </w:rPr>
                <w:t>UE V2X</w:t>
              </w:r>
              <w:r w:rsidRPr="00477FAB">
                <w:rPr>
                  <w:rFonts w:hint="eastAsia"/>
                  <w:i/>
                  <w:lang w:eastAsia="zh-CN"/>
                  <w:rPrChange w:id="1093" w:author="Huawei" w:date="2021-11-19T12:16:00Z">
                    <w:rPr>
                      <w:rFonts w:hint="eastAsia"/>
                      <w:i/>
                      <w:highlight w:val="yellow"/>
                      <w:lang w:eastAsia="zh-CN"/>
                    </w:rPr>
                  </w:rPrChange>
                </w:rPr>
                <w:t>:</w:t>
              </w:r>
              <w:r w:rsidRPr="00477FAB">
                <w:rPr>
                  <w:i/>
                  <w:lang w:eastAsia="zh-CN"/>
                </w:rPr>
                <w:t xml:space="preserve"> </w:t>
              </w:r>
              <w:r w:rsidRPr="00477FAB">
                <w:rPr>
                  <w:i/>
                </w:rPr>
                <w:t>MANAGE UE POLICY COMPLETE</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094" w:author="Huawei" w:date="2021-11-19T12:16:00Z"/>
                <w:lang w:eastAsia="zh-CN"/>
                <w:rPrChange w:id="1095" w:author="Huawei" w:date="2021-11-19T12:16:00Z">
                  <w:rPr>
                    <w:ins w:id="1096" w:author="Huawei" w:date="2021-11-19T12:16:00Z"/>
                    <w:lang w:eastAsia="zh-CN"/>
                  </w:rPr>
                </w:rPrChange>
              </w:rPr>
            </w:pPr>
            <w:ins w:id="1097" w:author="Huawei" w:date="2021-11-19T12:16:00Z">
              <w:r w:rsidRPr="00477FAB">
                <w:rPr>
                  <w:rFonts w:hint="eastAsia"/>
                  <w:lang w:eastAsia="zh-CN"/>
                  <w:rPrChange w:id="1098" w:author="Huawei" w:date="2021-11-19T12:16:00Z">
                    <w:rPr>
                      <w:rFonts w:hint="eastAsia"/>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099" w:author="Huawei" w:date="2021-11-19T12:16:00Z"/>
                <w:lang w:eastAsia="zh-CN"/>
                <w:rPrChange w:id="1100" w:author="Huawei" w:date="2021-11-19T12:16:00Z">
                  <w:rPr>
                    <w:ins w:id="1101" w:author="Huawei" w:date="2021-11-19T12:16:00Z"/>
                    <w:lang w:eastAsia="zh-CN"/>
                  </w:rPr>
                </w:rPrChange>
              </w:rPr>
            </w:pPr>
            <w:ins w:id="1102" w:author="Huawei" w:date="2021-11-19T12:16:00Z">
              <w:r w:rsidRPr="00477FAB">
                <w:rPr>
                  <w:rFonts w:hint="eastAsia"/>
                  <w:lang w:eastAsia="zh-CN"/>
                  <w:rPrChange w:id="1103" w:author="Huawei" w:date="2021-11-19T12:16:00Z">
                    <w:rPr>
                      <w:rFonts w:hint="eastAsia"/>
                      <w:lang w:eastAsia="zh-CN"/>
                    </w:rPr>
                  </w:rPrChange>
                </w:rPr>
                <w:t>-</w:t>
              </w:r>
            </w:ins>
          </w:p>
        </w:tc>
      </w:tr>
      <w:tr w:rsidR="00477FAB" w:rsidRPr="00477FAB" w:rsidTr="00C805F5">
        <w:trPr>
          <w:ins w:id="1104"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105" w:author="Huawei" w:date="2021-11-19T12:16:00Z"/>
                <w:rFonts w:cs="Arial"/>
                <w:szCs w:val="18"/>
                <w:lang w:eastAsia="zh-CN"/>
                <w:rPrChange w:id="1106" w:author="Huawei" w:date="2021-11-19T12:16:00Z">
                  <w:rPr>
                    <w:ins w:id="1107" w:author="Huawei" w:date="2021-11-19T12:16:00Z"/>
                    <w:rFonts w:cs="Arial"/>
                    <w:szCs w:val="18"/>
                    <w:highlight w:val="yellow"/>
                    <w:lang w:eastAsia="zh-CN"/>
                  </w:rPr>
                </w:rPrChange>
              </w:rPr>
            </w:pPr>
            <w:ins w:id="1108" w:author="Huawei" w:date="2021-11-19T12:16:00Z">
              <w:r w:rsidRPr="00477FAB">
                <w:rPr>
                  <w:rFonts w:cs="Arial"/>
                  <w:szCs w:val="18"/>
                  <w:lang w:eastAsia="zh-CN"/>
                  <w:rPrChange w:id="1109" w:author="Huawei" w:date="2021-11-19T12:16:00Z">
                    <w:rPr>
                      <w:rFonts w:cs="Arial"/>
                      <w:szCs w:val="18"/>
                      <w:highlight w:val="yellow"/>
                      <w:lang w:eastAsia="zh-CN"/>
                    </w:rPr>
                  </w:rPrChange>
                </w:rPr>
                <w:t>9</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110" w:author="Huawei" w:date="2021-11-19T12:16:00Z"/>
                <w:rFonts w:cs="Arial"/>
                <w:szCs w:val="18"/>
                <w:lang w:eastAsia="zh-CN"/>
                <w:rPrChange w:id="1111" w:author="Huawei" w:date="2021-11-19T12:16:00Z">
                  <w:rPr>
                    <w:ins w:id="1112" w:author="Huawei" w:date="2021-11-19T12:16:00Z"/>
                    <w:rFonts w:cs="Arial"/>
                    <w:szCs w:val="18"/>
                    <w:highlight w:val="yellow"/>
                    <w:lang w:eastAsia="zh-CN"/>
                  </w:rPr>
                </w:rPrChange>
              </w:rPr>
            </w:pPr>
            <w:ins w:id="1113" w:author="Huawei" w:date="2021-11-19T12:16:00Z">
              <w:r w:rsidRPr="00477FAB">
                <w:rPr>
                  <w:rFonts w:cs="Arial"/>
                  <w:szCs w:val="18"/>
                  <w:lang w:eastAsia="zh-CN"/>
                  <w:rPrChange w:id="1114" w:author="Huawei" w:date="2021-11-19T12:16:00Z">
                    <w:rPr>
                      <w:rFonts w:cs="Arial"/>
                      <w:szCs w:val="18"/>
                      <w:highlight w:val="yellow"/>
                      <w:lang w:eastAsia="zh-CN"/>
                    </w:rPr>
                  </w:rPrChange>
                </w:rPr>
                <w:t>The SS configures:</w:t>
              </w:r>
            </w:ins>
          </w:p>
          <w:p w:rsidR="00477FAB" w:rsidRPr="00477FAB" w:rsidRDefault="00477FAB" w:rsidP="00C805F5">
            <w:pPr>
              <w:pStyle w:val="TAL"/>
              <w:rPr>
                <w:ins w:id="1115" w:author="Huawei" w:date="2021-11-19T12:16:00Z"/>
                <w:rFonts w:cs="Arial"/>
                <w:szCs w:val="18"/>
                <w:lang w:eastAsia="zh-CN"/>
                <w:rPrChange w:id="1116" w:author="Huawei" w:date="2021-11-19T12:16:00Z">
                  <w:rPr>
                    <w:ins w:id="1117" w:author="Huawei" w:date="2021-11-19T12:16:00Z"/>
                    <w:rFonts w:cs="Arial"/>
                    <w:szCs w:val="18"/>
                    <w:highlight w:val="yellow"/>
                    <w:lang w:eastAsia="zh-CN"/>
                  </w:rPr>
                </w:rPrChange>
              </w:rPr>
            </w:pPr>
            <w:ins w:id="1118" w:author="Huawei" w:date="2021-11-19T12:16:00Z">
              <w:r w:rsidRPr="00477FAB">
                <w:rPr>
                  <w:rFonts w:cs="Arial"/>
                  <w:szCs w:val="18"/>
                  <w:lang w:eastAsia="zh-CN"/>
                  <w:rPrChange w:id="1119" w:author="Huawei" w:date="2021-11-19T12:16:00Z">
                    <w:rPr>
                      <w:rFonts w:cs="Arial"/>
                      <w:szCs w:val="18"/>
                      <w:highlight w:val="yellow"/>
                      <w:lang w:eastAsia="zh-CN"/>
                    </w:rPr>
                  </w:rPrChange>
                </w:rPr>
                <w:t>SS-NW</w:t>
              </w:r>
            </w:ins>
          </w:p>
          <w:p w:rsidR="00477FAB" w:rsidRPr="00477FAB" w:rsidRDefault="00477FAB" w:rsidP="00C805F5">
            <w:pPr>
              <w:pStyle w:val="TAL"/>
              <w:rPr>
                <w:ins w:id="1120" w:author="Huawei" w:date="2021-11-19T12:16:00Z"/>
                <w:szCs w:val="18"/>
                <w:lang w:eastAsia="zh-CN"/>
                <w:rPrChange w:id="1121" w:author="Huawei" w:date="2021-11-19T12:16:00Z">
                  <w:rPr>
                    <w:ins w:id="1122" w:author="Huawei" w:date="2021-11-19T12:16:00Z"/>
                    <w:szCs w:val="18"/>
                    <w:highlight w:val="yellow"/>
                    <w:lang w:eastAsia="zh-CN"/>
                  </w:rPr>
                </w:rPrChange>
              </w:rPr>
            </w:pPr>
            <w:ins w:id="1123" w:author="Huawei" w:date="2021-11-19T12:16:00Z">
              <w:r w:rsidRPr="00477FAB">
                <w:rPr>
                  <w:rFonts w:cs="Arial"/>
                  <w:szCs w:val="18"/>
                  <w:lang w:eastAsia="zh-CN"/>
                  <w:rPrChange w:id="1124" w:author="Huawei" w:date="2021-11-19T12:16:00Z">
                    <w:rPr>
                      <w:rFonts w:cs="Arial"/>
                      <w:szCs w:val="18"/>
                      <w:highlight w:val="yellow"/>
                      <w:lang w:eastAsia="zh-CN"/>
                    </w:rPr>
                  </w:rPrChange>
                </w:rPr>
                <w:t>- NR Cell 1 as "Non-suitable "Off" cell" in accordance with TS 38.508-1 [4], Table 6.2.2.1-3.</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125" w:author="Huawei" w:date="2021-11-19T12:16:00Z"/>
                <w:rPrChange w:id="1126" w:author="Huawei" w:date="2021-11-19T12:16:00Z">
                  <w:rPr>
                    <w:ins w:id="1127" w:author="Huawei" w:date="2021-11-19T12:16:00Z"/>
                    <w:highlight w:val="yellow"/>
                  </w:rPr>
                </w:rPrChange>
              </w:rPr>
            </w:pPr>
            <w:ins w:id="1128" w:author="Huawei" w:date="2021-11-19T12:16:00Z">
              <w:r w:rsidRPr="00477FAB">
                <w:rPr>
                  <w:rFonts w:hint="eastAsia"/>
                  <w:lang w:eastAsia="zh-CN"/>
                  <w:rPrChange w:id="1129" w:author="Huawei" w:date="2021-11-19T12:16:00Z">
                    <w:rPr>
                      <w:rFonts w:hint="eastAsia"/>
                      <w:highlight w:val="yellow"/>
                      <w:lang w:eastAsia="zh-CN"/>
                    </w:rPr>
                  </w:rPrChange>
                </w:rPr>
                <w: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130" w:author="Huawei" w:date="2021-11-19T12:16:00Z"/>
                <w:i/>
                <w:rPrChange w:id="1131" w:author="Huawei" w:date="2021-11-19T12:16:00Z">
                  <w:rPr>
                    <w:ins w:id="1132" w:author="Huawei" w:date="2021-11-19T12:16:00Z"/>
                    <w:i/>
                    <w:highlight w:val="yellow"/>
                  </w:rPr>
                </w:rPrChange>
              </w:rPr>
            </w:pPr>
            <w:ins w:id="1133" w:author="Huawei" w:date="2021-11-19T12:16:00Z">
              <w:r w:rsidRPr="00477FAB">
                <w:rPr>
                  <w:rFonts w:hint="eastAsia"/>
                  <w:lang w:eastAsia="zh-CN"/>
                  <w:rPrChange w:id="1134" w:author="Huawei" w:date="2021-11-19T12:16:00Z">
                    <w:rPr>
                      <w:rFonts w:hint="eastAsia"/>
                      <w:highlight w:val="yellow"/>
                      <w:lang w:eastAsia="zh-CN"/>
                    </w:rPr>
                  </w:rPrChange>
                </w:rPr>
                <w: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135" w:author="Huawei" w:date="2021-11-19T12:16:00Z"/>
                <w:lang w:eastAsia="zh-CN"/>
                <w:rPrChange w:id="1136" w:author="Huawei" w:date="2021-11-19T12:16:00Z">
                  <w:rPr>
                    <w:ins w:id="1137" w:author="Huawei" w:date="2021-11-19T12:16:00Z"/>
                    <w:highlight w:val="yellow"/>
                    <w:lang w:eastAsia="zh-CN"/>
                  </w:rPr>
                </w:rPrChange>
              </w:rPr>
            </w:pPr>
            <w:ins w:id="1138" w:author="Huawei" w:date="2021-11-19T12:16:00Z">
              <w:r w:rsidRPr="00477FAB">
                <w:rPr>
                  <w:rFonts w:hint="eastAsia"/>
                  <w:lang w:eastAsia="zh-CN"/>
                  <w:rPrChange w:id="1139" w:author="Huawei" w:date="2021-11-19T12:16:00Z">
                    <w:rPr>
                      <w:rFonts w:hint="eastAsia"/>
                      <w:highlight w:val="yellow"/>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140" w:author="Huawei" w:date="2021-11-19T12:16:00Z"/>
                <w:lang w:eastAsia="zh-CN"/>
                <w:rPrChange w:id="1141" w:author="Huawei" w:date="2021-11-19T12:16:00Z">
                  <w:rPr>
                    <w:ins w:id="1142" w:author="Huawei" w:date="2021-11-19T12:16:00Z"/>
                    <w:highlight w:val="yellow"/>
                    <w:lang w:eastAsia="zh-CN"/>
                  </w:rPr>
                </w:rPrChange>
              </w:rPr>
            </w:pPr>
            <w:ins w:id="1143" w:author="Huawei" w:date="2021-11-19T12:16:00Z">
              <w:r w:rsidRPr="00477FAB">
                <w:rPr>
                  <w:rFonts w:hint="eastAsia"/>
                  <w:lang w:eastAsia="zh-CN"/>
                  <w:rPrChange w:id="1144" w:author="Huawei" w:date="2021-11-19T12:16:00Z">
                    <w:rPr>
                      <w:rFonts w:hint="eastAsia"/>
                      <w:highlight w:val="yellow"/>
                      <w:lang w:eastAsia="zh-CN"/>
                    </w:rPr>
                  </w:rPrChange>
                </w:rPr>
                <w:t>-</w:t>
              </w:r>
            </w:ins>
          </w:p>
        </w:tc>
      </w:tr>
      <w:tr w:rsidR="00477FAB" w:rsidRPr="00477FAB" w:rsidTr="00C805F5">
        <w:trPr>
          <w:ins w:id="1145"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146" w:author="Huawei" w:date="2021-11-19T12:16:00Z"/>
                <w:rFonts w:cs="Arial"/>
                <w:szCs w:val="18"/>
                <w:lang w:eastAsia="zh-CN"/>
                <w:rPrChange w:id="1147" w:author="Huawei" w:date="2021-11-19T12:16:00Z">
                  <w:rPr>
                    <w:ins w:id="1148" w:author="Huawei" w:date="2021-11-19T12:16:00Z"/>
                    <w:rFonts w:cs="Arial"/>
                    <w:szCs w:val="18"/>
                    <w:lang w:eastAsia="zh-CN"/>
                  </w:rPr>
                </w:rPrChange>
              </w:rPr>
            </w:pPr>
            <w:ins w:id="1149" w:author="Huawei" w:date="2021-11-19T12:16:00Z">
              <w:r w:rsidRPr="00477FAB">
                <w:rPr>
                  <w:rFonts w:cs="Arial"/>
                  <w:szCs w:val="18"/>
                  <w:lang w:eastAsia="zh-CN"/>
                  <w:rPrChange w:id="1150" w:author="Huawei" w:date="2021-11-19T12:16:00Z">
                    <w:rPr>
                      <w:rFonts w:cs="Arial"/>
                      <w:szCs w:val="18"/>
                      <w:lang w:eastAsia="zh-CN"/>
                    </w:rPr>
                  </w:rPrChange>
                </w:rPr>
                <w:t>10</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151" w:author="Huawei" w:date="2021-11-19T12:16:00Z"/>
                <w:rPrChange w:id="1152" w:author="Huawei" w:date="2021-11-19T12:16:00Z">
                  <w:rPr>
                    <w:ins w:id="1153" w:author="Huawei" w:date="2021-11-19T12:16:00Z"/>
                  </w:rPr>
                </w:rPrChange>
              </w:rPr>
            </w:pPr>
            <w:ins w:id="1154" w:author="Huawei" w:date="2021-11-19T12:16:00Z">
              <w:r w:rsidRPr="00477FAB">
                <w:rPr>
                  <w:rPrChange w:id="1155" w:author="Huawei" w:date="2021-11-19T12:16:00Z">
                    <w:rPr/>
                  </w:rPrChange>
                </w:rPr>
                <w:t>Trigger UE to activate UE test loop mode</w:t>
              </w:r>
            </w:ins>
          </w:p>
          <w:p w:rsidR="00477FAB" w:rsidRPr="00477FAB" w:rsidRDefault="00477FAB" w:rsidP="00C805F5">
            <w:pPr>
              <w:pStyle w:val="TAL"/>
              <w:rPr>
                <w:ins w:id="1156" w:author="Huawei" w:date="2021-11-19T12:16:00Z"/>
                <w:rPrChange w:id="1157" w:author="Huawei" w:date="2021-11-19T12:16:00Z">
                  <w:rPr>
                    <w:ins w:id="1158" w:author="Huawei" w:date="2021-11-19T12:16:00Z"/>
                  </w:rPr>
                </w:rPrChange>
              </w:rPr>
            </w:pPr>
          </w:p>
          <w:p w:rsidR="00477FAB" w:rsidRPr="00477FAB" w:rsidRDefault="00477FAB" w:rsidP="00C805F5">
            <w:pPr>
              <w:pStyle w:val="TAN"/>
              <w:rPr>
                <w:ins w:id="1159" w:author="Huawei" w:date="2021-11-19T12:16:00Z"/>
                <w:rPrChange w:id="1160" w:author="Huawei" w:date="2021-11-19T12:16:00Z">
                  <w:rPr>
                    <w:ins w:id="1161" w:author="Huawei" w:date="2021-11-19T12:16:00Z"/>
                  </w:rPr>
                </w:rPrChange>
              </w:rPr>
            </w:pPr>
            <w:ins w:id="1162" w:author="Huawei" w:date="2021-11-19T12:16:00Z">
              <w:r w:rsidRPr="00477FAB">
                <w:rPr>
                  <w:rPrChange w:id="1163" w:author="Huawei" w:date="2021-11-19T12:16:00Z">
                    <w:rPr/>
                  </w:rPrChange>
                </w:rPr>
                <w:t>NOTE:</w:t>
              </w:r>
              <w:r w:rsidRPr="00477FAB">
                <w:rPr>
                  <w:rPrChange w:id="1164" w:author="Huawei" w:date="2021-11-19T12:16:00Z">
                    <w:rPr/>
                  </w:rPrChange>
                </w:rPr>
                <w:tab/>
                <w:t>The activation of UE test loop mode may be performed by MMI or AT command (+CATM).</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165" w:author="Huawei" w:date="2021-11-19T12:16:00Z"/>
                <w:lang w:eastAsia="zh-CN"/>
                <w:rPrChange w:id="1166" w:author="Huawei" w:date="2021-11-19T12:16:00Z">
                  <w:rPr>
                    <w:ins w:id="1167" w:author="Huawei" w:date="2021-11-19T12:16:00Z"/>
                    <w:lang w:eastAsia="zh-CN"/>
                  </w:rPr>
                </w:rPrChange>
              </w:rPr>
            </w:pPr>
            <w:ins w:id="1168" w:author="Huawei" w:date="2021-11-19T12:16:00Z">
              <w:r w:rsidRPr="00477FAB">
                <w:rPr>
                  <w:rFonts w:hint="eastAsia"/>
                  <w:lang w:eastAsia="zh-CN"/>
                  <w:rPrChange w:id="1169" w:author="Huawei" w:date="2021-11-19T12:16:00Z">
                    <w:rPr>
                      <w:rFonts w:hint="eastAsia"/>
                      <w:lang w:eastAsia="zh-CN"/>
                    </w:rPr>
                  </w:rPrChange>
                </w:rPr>
                <w: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170" w:author="Huawei" w:date="2021-11-19T12:16:00Z"/>
                <w:lang w:eastAsia="zh-CN"/>
                <w:rPrChange w:id="1171" w:author="Huawei" w:date="2021-11-19T12:16:00Z">
                  <w:rPr>
                    <w:ins w:id="1172" w:author="Huawei" w:date="2021-11-19T12:16:00Z"/>
                    <w:lang w:eastAsia="zh-CN"/>
                  </w:rPr>
                </w:rPrChange>
              </w:rPr>
            </w:pPr>
            <w:ins w:id="1173" w:author="Huawei" w:date="2021-11-19T12:16:00Z">
              <w:r w:rsidRPr="00477FAB">
                <w:rPr>
                  <w:rFonts w:hint="eastAsia"/>
                  <w:lang w:eastAsia="zh-CN"/>
                  <w:rPrChange w:id="1174" w:author="Huawei" w:date="2021-11-19T12:16:00Z">
                    <w:rPr>
                      <w:rFonts w:hint="eastAsia"/>
                      <w:lang w:eastAsia="zh-CN"/>
                    </w:rPr>
                  </w:rPrChange>
                </w:rPr>
                <w: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175" w:author="Huawei" w:date="2021-11-19T12:16:00Z"/>
                <w:lang w:eastAsia="zh-CN"/>
                <w:rPrChange w:id="1176" w:author="Huawei" w:date="2021-11-19T12:16:00Z">
                  <w:rPr>
                    <w:ins w:id="1177" w:author="Huawei" w:date="2021-11-19T12:16:00Z"/>
                    <w:lang w:eastAsia="zh-CN"/>
                  </w:rPr>
                </w:rPrChange>
              </w:rPr>
            </w:pPr>
            <w:ins w:id="1178" w:author="Huawei" w:date="2021-11-19T12:16:00Z">
              <w:r w:rsidRPr="00477FAB">
                <w:rPr>
                  <w:rFonts w:hint="eastAsia"/>
                  <w:lang w:eastAsia="zh-CN"/>
                  <w:rPrChange w:id="1179" w:author="Huawei" w:date="2021-11-19T12:16:00Z">
                    <w:rPr>
                      <w:rFonts w:hint="eastAsia"/>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180" w:author="Huawei" w:date="2021-11-19T12:16:00Z"/>
                <w:lang w:eastAsia="zh-CN"/>
                <w:rPrChange w:id="1181" w:author="Huawei" w:date="2021-11-19T12:16:00Z">
                  <w:rPr>
                    <w:ins w:id="1182" w:author="Huawei" w:date="2021-11-19T12:16:00Z"/>
                    <w:lang w:eastAsia="zh-CN"/>
                  </w:rPr>
                </w:rPrChange>
              </w:rPr>
            </w:pPr>
            <w:ins w:id="1183" w:author="Huawei" w:date="2021-11-19T12:16:00Z">
              <w:r w:rsidRPr="00477FAB">
                <w:rPr>
                  <w:rFonts w:hint="eastAsia"/>
                  <w:lang w:eastAsia="zh-CN"/>
                  <w:rPrChange w:id="1184" w:author="Huawei" w:date="2021-11-19T12:16:00Z">
                    <w:rPr>
                      <w:rFonts w:hint="eastAsia"/>
                      <w:lang w:eastAsia="zh-CN"/>
                    </w:rPr>
                  </w:rPrChange>
                </w:rPr>
                <w:t>-</w:t>
              </w:r>
            </w:ins>
          </w:p>
        </w:tc>
      </w:tr>
      <w:tr w:rsidR="00477FAB" w:rsidRPr="00477FAB" w:rsidTr="00C805F5">
        <w:trPr>
          <w:ins w:id="1185"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186" w:author="Huawei" w:date="2021-11-19T12:16:00Z"/>
                <w:rFonts w:cs="Arial"/>
                <w:szCs w:val="18"/>
                <w:lang w:eastAsia="zh-CN"/>
                <w:rPrChange w:id="1187" w:author="Huawei" w:date="2021-11-19T12:16:00Z">
                  <w:rPr>
                    <w:ins w:id="1188" w:author="Huawei" w:date="2021-11-19T12:16:00Z"/>
                    <w:rFonts w:cs="Arial"/>
                    <w:szCs w:val="18"/>
                    <w:lang w:eastAsia="zh-CN"/>
                  </w:rPr>
                </w:rPrChange>
              </w:rPr>
            </w:pPr>
            <w:ins w:id="1189" w:author="Huawei" w:date="2021-11-19T12:16:00Z">
              <w:r w:rsidRPr="00477FAB">
                <w:rPr>
                  <w:rFonts w:cs="Arial"/>
                  <w:szCs w:val="18"/>
                  <w:lang w:eastAsia="zh-CN"/>
                  <w:rPrChange w:id="1190" w:author="Huawei" w:date="2021-11-19T12:16:00Z">
                    <w:rPr>
                      <w:rFonts w:cs="Arial"/>
                      <w:szCs w:val="18"/>
                      <w:lang w:eastAsia="zh-CN"/>
                    </w:rPr>
                  </w:rPrChange>
                </w:rPr>
                <w:t>11</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191" w:author="Huawei" w:date="2021-11-19T12:16:00Z"/>
                <w:lang w:eastAsia="zh-CN"/>
                <w:rPrChange w:id="1192" w:author="Huawei" w:date="2021-11-19T12:16:00Z">
                  <w:rPr>
                    <w:ins w:id="1193" w:author="Huawei" w:date="2021-11-19T12:16:00Z"/>
                    <w:lang w:eastAsia="zh-CN"/>
                  </w:rPr>
                </w:rPrChange>
              </w:rPr>
            </w:pPr>
            <w:ins w:id="1194" w:author="Huawei" w:date="2021-11-19T12:16:00Z">
              <w:r w:rsidRPr="00477FAB">
                <w:rPr>
                  <w:rPrChange w:id="1195" w:author="Huawei" w:date="2021-11-19T12:16:00Z">
                    <w:rPr/>
                  </w:rPrChange>
                </w:rPr>
                <w:t xml:space="preserve">Trigger UE to </w:t>
              </w:r>
              <w:r w:rsidRPr="00477FAB">
                <w:rPr>
                  <w:lang w:eastAsia="zh-CN"/>
                  <w:rPrChange w:id="1196" w:author="Huawei" w:date="2021-11-19T12:16:00Z">
                    <w:rPr>
                      <w:lang w:eastAsia="zh-CN"/>
                    </w:rPr>
                  </w:rPrChange>
                </w:rPr>
                <w:t>close</w:t>
              </w:r>
              <w:r w:rsidRPr="00477FAB">
                <w:rPr>
                  <w:rPrChange w:id="1197" w:author="Huawei" w:date="2021-11-19T12:16:00Z">
                    <w:rPr/>
                  </w:rPrChange>
                </w:rPr>
                <w:t xml:space="preserve"> UE test loop mode E</w:t>
              </w:r>
              <w:r w:rsidRPr="00477FAB">
                <w:rPr>
                  <w:b/>
                  <w:rPrChange w:id="1198" w:author="Huawei" w:date="2021-11-19T12:16:00Z">
                    <w:rPr>
                      <w:b/>
                    </w:rPr>
                  </w:rPrChange>
                </w:rPr>
                <w:t xml:space="preserve"> </w:t>
              </w:r>
              <w:r w:rsidRPr="00477FAB">
                <w:rPr>
                  <w:rPrChange w:id="1199" w:author="Huawei" w:date="2021-11-19T12:16:00Z">
                    <w:rPr/>
                  </w:rPrChange>
                </w:rPr>
                <w:t>(transmission mode)</w:t>
              </w:r>
              <w:r w:rsidRPr="00477FAB">
                <w:rPr>
                  <w:lang w:eastAsia="zh-CN"/>
                  <w:rPrChange w:id="1200" w:author="Huawei" w:date="2021-11-19T12:16:00Z">
                    <w:rPr>
                      <w:lang w:eastAsia="zh-CN"/>
                    </w:rPr>
                  </w:rPrChange>
                </w:rPr>
                <w:t>.</w:t>
              </w:r>
            </w:ins>
          </w:p>
          <w:p w:rsidR="00477FAB" w:rsidRPr="00477FAB" w:rsidRDefault="00477FAB" w:rsidP="00C805F5">
            <w:pPr>
              <w:pStyle w:val="TAL"/>
              <w:rPr>
                <w:ins w:id="1201" w:author="Huawei" w:date="2021-11-19T12:16:00Z"/>
                <w:rPrChange w:id="1202" w:author="Huawei" w:date="2021-11-19T12:16:00Z">
                  <w:rPr>
                    <w:ins w:id="1203" w:author="Huawei" w:date="2021-11-19T12:16:00Z"/>
                  </w:rPr>
                </w:rPrChange>
              </w:rPr>
            </w:pPr>
          </w:p>
          <w:p w:rsidR="00477FAB" w:rsidRPr="00477FAB" w:rsidRDefault="00477FAB" w:rsidP="00C805F5">
            <w:pPr>
              <w:pStyle w:val="TAN"/>
              <w:rPr>
                <w:ins w:id="1204" w:author="Huawei" w:date="2021-11-19T12:16:00Z"/>
                <w:rPrChange w:id="1205" w:author="Huawei" w:date="2021-11-19T12:16:00Z">
                  <w:rPr>
                    <w:ins w:id="1206" w:author="Huawei" w:date="2021-11-19T12:16:00Z"/>
                  </w:rPr>
                </w:rPrChange>
              </w:rPr>
            </w:pPr>
            <w:ins w:id="1207" w:author="Huawei" w:date="2021-11-19T12:16:00Z">
              <w:r w:rsidRPr="00477FAB">
                <w:rPr>
                  <w:lang w:eastAsia="zh-CN"/>
                  <w:rPrChange w:id="1208" w:author="Huawei" w:date="2021-11-19T12:16:00Z">
                    <w:rPr>
                      <w:lang w:eastAsia="zh-CN"/>
                    </w:rPr>
                  </w:rPrChange>
                </w:rPr>
                <w:t>NOTE:</w:t>
              </w:r>
              <w:r w:rsidRPr="00477FAB">
                <w:rPr>
                  <w:lang w:eastAsia="zh-CN"/>
                  <w:rPrChange w:id="1209" w:author="Huawei" w:date="2021-11-19T12:16:00Z">
                    <w:rPr>
                      <w:lang w:eastAsia="zh-CN"/>
                    </w:rPr>
                  </w:rPrChange>
                </w:rPr>
                <w:tab/>
                <w:t>The UE test loop mode E may be closed by MMI or AT command (+CCUTLE).</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210" w:author="Huawei" w:date="2021-11-19T12:16:00Z"/>
                <w:lang w:eastAsia="zh-CN"/>
                <w:rPrChange w:id="1211" w:author="Huawei" w:date="2021-11-19T12:16:00Z">
                  <w:rPr>
                    <w:ins w:id="1212" w:author="Huawei" w:date="2021-11-19T12:16:00Z"/>
                    <w:lang w:eastAsia="zh-CN"/>
                  </w:rPr>
                </w:rPrChange>
              </w:rPr>
            </w:pPr>
            <w:ins w:id="1213" w:author="Huawei" w:date="2021-11-19T12:16:00Z">
              <w:r w:rsidRPr="00477FAB">
                <w:rPr>
                  <w:rFonts w:hint="eastAsia"/>
                  <w:lang w:eastAsia="zh-CN"/>
                  <w:rPrChange w:id="1214" w:author="Huawei" w:date="2021-11-19T12:16:00Z">
                    <w:rPr>
                      <w:rFonts w:hint="eastAsia"/>
                      <w:lang w:eastAsia="zh-CN"/>
                    </w:rPr>
                  </w:rPrChange>
                </w:rPr>
                <w: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215" w:author="Huawei" w:date="2021-11-19T12:16:00Z"/>
                <w:lang w:eastAsia="zh-CN"/>
                <w:rPrChange w:id="1216" w:author="Huawei" w:date="2021-11-19T12:16:00Z">
                  <w:rPr>
                    <w:ins w:id="1217" w:author="Huawei" w:date="2021-11-19T12:16:00Z"/>
                    <w:lang w:eastAsia="zh-CN"/>
                  </w:rPr>
                </w:rPrChange>
              </w:rPr>
            </w:pPr>
            <w:ins w:id="1218" w:author="Huawei" w:date="2021-11-19T12:16:00Z">
              <w:r w:rsidRPr="00477FAB">
                <w:rPr>
                  <w:rFonts w:hint="eastAsia"/>
                  <w:lang w:eastAsia="zh-CN"/>
                  <w:rPrChange w:id="1219" w:author="Huawei" w:date="2021-11-19T12:16:00Z">
                    <w:rPr>
                      <w:rFonts w:hint="eastAsia"/>
                      <w:lang w:eastAsia="zh-CN"/>
                    </w:rPr>
                  </w:rPrChange>
                </w:rPr>
                <w: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220" w:author="Huawei" w:date="2021-11-19T12:16:00Z"/>
                <w:lang w:eastAsia="zh-CN"/>
                <w:rPrChange w:id="1221" w:author="Huawei" w:date="2021-11-19T12:16:00Z">
                  <w:rPr>
                    <w:ins w:id="1222" w:author="Huawei" w:date="2021-11-19T12:16:00Z"/>
                    <w:lang w:eastAsia="zh-CN"/>
                  </w:rPr>
                </w:rPrChange>
              </w:rPr>
            </w:pPr>
            <w:ins w:id="1223" w:author="Huawei" w:date="2021-11-19T12:16:00Z">
              <w:r w:rsidRPr="00477FAB">
                <w:rPr>
                  <w:rFonts w:hint="eastAsia"/>
                  <w:lang w:eastAsia="zh-CN"/>
                  <w:rPrChange w:id="1224" w:author="Huawei" w:date="2021-11-19T12:16:00Z">
                    <w:rPr>
                      <w:rFonts w:hint="eastAsia"/>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225" w:author="Huawei" w:date="2021-11-19T12:16:00Z"/>
                <w:lang w:eastAsia="zh-CN"/>
                <w:rPrChange w:id="1226" w:author="Huawei" w:date="2021-11-19T12:16:00Z">
                  <w:rPr>
                    <w:ins w:id="1227" w:author="Huawei" w:date="2021-11-19T12:16:00Z"/>
                    <w:lang w:eastAsia="zh-CN"/>
                  </w:rPr>
                </w:rPrChange>
              </w:rPr>
            </w:pPr>
            <w:ins w:id="1228" w:author="Huawei" w:date="2021-11-19T12:16:00Z">
              <w:r w:rsidRPr="00477FAB">
                <w:rPr>
                  <w:rFonts w:hint="eastAsia"/>
                  <w:lang w:eastAsia="zh-CN"/>
                  <w:rPrChange w:id="1229" w:author="Huawei" w:date="2021-11-19T12:16:00Z">
                    <w:rPr>
                      <w:rFonts w:hint="eastAsia"/>
                      <w:lang w:eastAsia="zh-CN"/>
                    </w:rPr>
                  </w:rPrChange>
                </w:rPr>
                <w:t>-</w:t>
              </w:r>
            </w:ins>
          </w:p>
        </w:tc>
      </w:tr>
      <w:tr w:rsidR="00477FAB" w:rsidRPr="00477FAB" w:rsidTr="00C805F5">
        <w:trPr>
          <w:ins w:id="1230"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231" w:author="Huawei" w:date="2021-11-19T12:16:00Z"/>
                <w:rFonts w:cs="Arial"/>
                <w:szCs w:val="18"/>
                <w:lang w:eastAsia="zh-CN"/>
                <w:rPrChange w:id="1232" w:author="Huawei" w:date="2021-11-19T12:16:00Z">
                  <w:rPr>
                    <w:ins w:id="1233" w:author="Huawei" w:date="2021-11-19T12:16:00Z"/>
                    <w:rFonts w:cs="Arial"/>
                    <w:szCs w:val="18"/>
                    <w:lang w:eastAsia="zh-CN"/>
                  </w:rPr>
                </w:rPrChange>
              </w:rPr>
            </w:pPr>
            <w:ins w:id="1234" w:author="Huawei" w:date="2021-11-19T12:16:00Z">
              <w:r w:rsidRPr="00477FAB">
                <w:rPr>
                  <w:rFonts w:cs="Arial"/>
                  <w:szCs w:val="18"/>
                  <w:lang w:eastAsia="zh-CN"/>
                  <w:rPrChange w:id="1235" w:author="Huawei" w:date="2021-11-19T12:16:00Z">
                    <w:rPr>
                      <w:rFonts w:cs="Arial"/>
                      <w:szCs w:val="18"/>
                      <w:lang w:eastAsia="zh-CN"/>
                    </w:rPr>
                  </w:rPrChange>
                </w:rPr>
                <w:t>12</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Default"/>
              <w:rPr>
                <w:ins w:id="1236" w:author="Huawei" w:date="2021-11-19T12:16:00Z"/>
                <w:color w:val="auto"/>
                <w:sz w:val="18"/>
                <w:szCs w:val="18"/>
                <w:lang w:val="en-GB" w:eastAsia="zh-CN"/>
              </w:rPr>
            </w:pPr>
            <w:ins w:id="1237" w:author="Huawei" w:date="2021-11-19T12:16:00Z">
              <w:r w:rsidRPr="00477FAB">
                <w:rPr>
                  <w:color w:val="auto"/>
                  <w:sz w:val="18"/>
                  <w:szCs w:val="18"/>
                  <w:lang w:val="en-GB" w:eastAsia="zh-CN"/>
                  <w:rPrChange w:id="1238" w:author="Huawei" w:date="2021-11-19T12:16:00Z">
                    <w:rPr>
                      <w:color w:val="auto"/>
                      <w:sz w:val="18"/>
                      <w:szCs w:val="18"/>
                      <w:lang w:val="en-GB" w:eastAsia="zh-CN"/>
                    </w:rPr>
                  </w:rPrChange>
                </w:rPr>
                <w:t xml:space="preserve">Check: Does the UE </w:t>
              </w:r>
              <w:r w:rsidRPr="00477FAB">
                <w:rPr>
                  <w:color w:val="auto"/>
                  <w:sz w:val="18"/>
                  <w:szCs w:val="18"/>
                  <w:lang w:val="en-GB" w:eastAsia="zh-CN"/>
                  <w:rPrChange w:id="1239" w:author="Huawei" w:date="2021-11-19T12:16:00Z">
                    <w:rPr>
                      <w:color w:val="auto"/>
                      <w:sz w:val="18"/>
                      <w:szCs w:val="18"/>
                      <w:highlight w:val="yellow"/>
                      <w:lang w:val="en-GB" w:eastAsia="zh-CN"/>
                    </w:rPr>
                  </w:rPrChange>
                </w:rPr>
                <w:t>synchronising on GNSS</w:t>
              </w:r>
              <w:r w:rsidRPr="00477FAB">
                <w:rPr>
                  <w:color w:val="auto"/>
                  <w:sz w:val="18"/>
                  <w:szCs w:val="18"/>
                  <w:lang w:val="en-GB" w:eastAsia="zh-CN"/>
                </w:rPr>
                <w:t xml:space="preserve"> </w:t>
              </w:r>
              <w:r w:rsidRPr="00477FAB">
                <w:rPr>
                  <w:color w:val="auto"/>
                  <w:sz w:val="18"/>
                  <w:szCs w:val="18"/>
                  <w:lang w:val="en-GB" w:eastAsia="zh-CN"/>
                  <w:rPrChange w:id="1240" w:author="Huawei" w:date="2021-11-19T12:16:00Z">
                    <w:rPr>
                      <w:color w:val="auto"/>
                      <w:sz w:val="18"/>
                      <w:szCs w:val="18"/>
                      <w:lang w:val="en-GB" w:eastAsia="zh-CN"/>
                    </w:rPr>
                  </w:rPrChange>
                </w:rPr>
                <w:t xml:space="preserve">transmit V2X </w:t>
              </w:r>
              <w:proofErr w:type="spellStart"/>
              <w:r w:rsidRPr="00477FAB">
                <w:rPr>
                  <w:color w:val="auto"/>
                  <w:sz w:val="18"/>
                  <w:szCs w:val="18"/>
                  <w:lang w:val="en-GB" w:eastAsia="zh-CN"/>
                  <w:rPrChange w:id="1241" w:author="Huawei" w:date="2021-11-19T12:16:00Z">
                    <w:rPr>
                      <w:color w:val="auto"/>
                      <w:sz w:val="18"/>
                      <w:szCs w:val="18"/>
                      <w:lang w:val="en-GB" w:eastAsia="zh-CN"/>
                    </w:rPr>
                  </w:rPrChange>
                </w:rPr>
                <w:t>sidelink</w:t>
              </w:r>
              <w:proofErr w:type="spellEnd"/>
              <w:r w:rsidRPr="00477FAB">
                <w:rPr>
                  <w:color w:val="auto"/>
                  <w:sz w:val="18"/>
                  <w:szCs w:val="18"/>
                  <w:lang w:val="en-GB" w:eastAsia="zh-CN"/>
                  <w:rPrChange w:id="1242" w:author="Huawei" w:date="2021-11-19T12:16:00Z">
                    <w:rPr>
                      <w:color w:val="auto"/>
                      <w:sz w:val="18"/>
                      <w:szCs w:val="18"/>
                      <w:lang w:val="en-GB" w:eastAsia="zh-CN"/>
                    </w:rPr>
                  </w:rPrChange>
                </w:rPr>
                <w:t xml:space="preserve"> communication data over the PC5 interface in accordance with the resources pre-configured in SL-</w:t>
              </w:r>
              <w:proofErr w:type="spellStart"/>
              <w:r w:rsidRPr="00477FAB">
                <w:rPr>
                  <w:color w:val="auto"/>
                  <w:sz w:val="18"/>
                  <w:szCs w:val="18"/>
                  <w:lang w:val="en-GB" w:eastAsia="zh-CN"/>
                  <w:rPrChange w:id="1243" w:author="Huawei" w:date="2021-11-19T12:16:00Z">
                    <w:rPr>
                      <w:color w:val="auto"/>
                      <w:sz w:val="18"/>
                      <w:szCs w:val="18"/>
                      <w:lang w:val="en-GB" w:eastAsia="zh-CN"/>
                    </w:rPr>
                  </w:rPrChange>
                </w:rPr>
                <w:t>PreconfigurationNR</w:t>
              </w:r>
              <w:proofErr w:type="spellEnd"/>
              <w:r w:rsidRPr="00477FAB">
                <w:rPr>
                  <w:color w:val="auto"/>
                  <w:sz w:val="18"/>
                  <w:szCs w:val="18"/>
                  <w:lang w:val="en-GB" w:eastAsia="zh-CN"/>
                  <w:rPrChange w:id="1244" w:author="Huawei" w:date="2021-11-19T12:16:00Z">
                    <w:rPr>
                      <w:color w:val="auto"/>
                      <w:sz w:val="18"/>
                      <w:szCs w:val="18"/>
                      <w:lang w:val="en-GB" w:eastAsia="zh-CN"/>
                    </w:rPr>
                  </w:rPrChange>
                </w:rPr>
                <w:t xml:space="preserve"> IE with </w:t>
              </w:r>
              <w:r w:rsidRPr="00477FAB">
                <w:rPr>
                  <w:color w:val="auto"/>
                  <w:sz w:val="18"/>
                  <w:szCs w:val="18"/>
                  <w:lang w:val="en-GB" w:eastAsia="zh-CN"/>
                  <w:rPrChange w:id="1245" w:author="Huawei" w:date="2021-11-19T12:16:00Z">
                    <w:rPr>
                      <w:color w:val="auto"/>
                      <w:sz w:val="18"/>
                      <w:szCs w:val="18"/>
                      <w:highlight w:val="yellow"/>
                      <w:lang w:val="en-GB" w:eastAsia="zh-CN"/>
                    </w:rPr>
                  </w:rPrChange>
                </w:rPr>
                <w:t>NRf2</w:t>
              </w:r>
              <w:r w:rsidRPr="00477FAB">
                <w:rPr>
                  <w:color w:val="auto"/>
                  <w:sz w:val="18"/>
                  <w:szCs w:val="18"/>
                  <w:lang w:val="en-GB" w:eastAsia="zh-CN"/>
                </w:rPr>
                <w:t xml:space="preserve"> test frequency for NR </w:t>
              </w:r>
              <w:proofErr w:type="spellStart"/>
              <w:r w:rsidRPr="00477FAB">
                <w:rPr>
                  <w:color w:val="auto"/>
                  <w:sz w:val="18"/>
                  <w:szCs w:val="18"/>
                  <w:lang w:val="en-GB" w:eastAsia="zh-CN"/>
                </w:rPr>
                <w:t>Sidelink</w:t>
              </w:r>
              <w:proofErr w:type="spellEnd"/>
              <w:r w:rsidRPr="00477FAB">
                <w:rPr>
                  <w:color w:val="auto"/>
                  <w:sz w:val="18"/>
                  <w:szCs w:val="18"/>
                  <w:lang w:val="en-GB" w:eastAsia="zh-CN"/>
                </w:rPr>
                <w:t xml:space="preserve"> of V2X policy in step </w:t>
              </w:r>
              <w:r w:rsidRPr="00477FAB">
                <w:rPr>
                  <w:color w:val="auto"/>
                  <w:sz w:val="18"/>
                  <w:szCs w:val="18"/>
                  <w:lang w:val="en-GB" w:eastAsia="zh-CN"/>
                  <w:rPrChange w:id="1246" w:author="Huawei" w:date="2021-11-19T12:16:00Z">
                    <w:rPr>
                      <w:color w:val="auto"/>
                      <w:sz w:val="18"/>
                      <w:szCs w:val="18"/>
                      <w:highlight w:val="yellow"/>
                      <w:lang w:val="en-GB" w:eastAsia="zh-CN"/>
                    </w:rPr>
                  </w:rPrChange>
                </w:rPr>
                <w:t>9</w:t>
              </w:r>
              <w:r w:rsidRPr="00477FAB">
                <w:rPr>
                  <w:color w:val="auto"/>
                  <w:sz w:val="18"/>
                  <w:szCs w:val="18"/>
                  <w:lang w:val="en-GB" w:eastAsia="zh-CN"/>
                </w:rPr>
                <w:t>?</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247" w:author="Huawei" w:date="2021-11-19T12:16:00Z"/>
                <w:rPrChange w:id="1248" w:author="Huawei" w:date="2021-11-19T12:16:00Z">
                  <w:rPr>
                    <w:ins w:id="1249" w:author="Huawei" w:date="2021-11-19T12:16:00Z"/>
                  </w:rPr>
                </w:rPrChange>
              </w:rPr>
            </w:pPr>
            <w:ins w:id="1250" w:author="Huawei" w:date="2021-11-19T12:16:00Z">
              <w:r w:rsidRPr="00477FAB">
                <w:rPr>
                  <w:rPrChange w:id="1251" w:author="Huawei" w:date="2021-11-19T12:16:00Z">
                    <w:rPr/>
                  </w:rPrChange>
                </w:rPr>
                <w:t>--&gt;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252" w:author="Huawei" w:date="2021-11-19T12:16:00Z"/>
                <w:rPrChange w:id="1253" w:author="Huawei" w:date="2021-11-19T12:16:00Z">
                  <w:rPr>
                    <w:ins w:id="1254" w:author="Huawei" w:date="2021-11-19T12:16:00Z"/>
                  </w:rPr>
                </w:rPrChange>
              </w:rPr>
            </w:pPr>
            <w:ins w:id="1255" w:author="Huawei" w:date="2021-11-19T12:16:00Z">
              <w:r w:rsidRPr="00477FAB">
                <w:rPr>
                  <w:rFonts w:hint="eastAsia"/>
                  <w:i/>
                  <w:rPrChange w:id="1256" w:author="Huawei" w:date="2021-11-19T12:16:00Z">
                    <w:rPr>
                      <w:rFonts w:hint="eastAsia"/>
                      <w:i/>
                    </w:rPr>
                  </w:rPrChange>
                </w:rPr>
                <w:t>V</w:t>
              </w:r>
              <w:r w:rsidRPr="00477FAB">
                <w:rPr>
                  <w:i/>
                  <w:rPrChange w:id="1257" w:author="Huawei" w:date="2021-11-19T12:16:00Z">
                    <w:rPr>
                      <w:i/>
                    </w:rPr>
                  </w:rPrChange>
                </w:rPr>
                <w:t>2X Data packet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258" w:author="Huawei" w:date="2021-11-19T12:16:00Z"/>
                <w:lang w:eastAsia="zh-CN"/>
                <w:rPrChange w:id="1259" w:author="Huawei" w:date="2021-11-19T12:16:00Z">
                  <w:rPr>
                    <w:ins w:id="1260" w:author="Huawei" w:date="2021-11-19T12:16:00Z"/>
                    <w:lang w:eastAsia="zh-CN"/>
                  </w:rPr>
                </w:rPrChange>
              </w:rPr>
            </w:pPr>
            <w:ins w:id="1261" w:author="Huawei" w:date="2021-11-19T12:16:00Z">
              <w:r w:rsidRPr="00477FAB">
                <w:rPr>
                  <w:rFonts w:hint="eastAsia"/>
                  <w:lang w:eastAsia="zh-CN"/>
                  <w:rPrChange w:id="1262" w:author="Huawei" w:date="2021-11-19T12:16:00Z">
                    <w:rPr>
                      <w:rFonts w:hint="eastAsia"/>
                      <w:lang w:eastAsia="zh-CN"/>
                    </w:rPr>
                  </w:rPrChange>
                </w:rPr>
                <w:t>2</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263" w:author="Huawei" w:date="2021-11-19T12:16:00Z"/>
                <w:lang w:eastAsia="zh-CN"/>
                <w:rPrChange w:id="1264" w:author="Huawei" w:date="2021-11-19T12:16:00Z">
                  <w:rPr>
                    <w:ins w:id="1265" w:author="Huawei" w:date="2021-11-19T12:16:00Z"/>
                    <w:lang w:eastAsia="zh-CN"/>
                  </w:rPr>
                </w:rPrChange>
              </w:rPr>
            </w:pPr>
            <w:ins w:id="1266" w:author="Huawei" w:date="2021-11-19T12:16:00Z">
              <w:r w:rsidRPr="00477FAB">
                <w:rPr>
                  <w:rFonts w:hint="eastAsia"/>
                  <w:lang w:eastAsia="zh-CN"/>
                  <w:rPrChange w:id="1267" w:author="Huawei" w:date="2021-11-19T12:16:00Z">
                    <w:rPr>
                      <w:rFonts w:hint="eastAsia"/>
                      <w:lang w:eastAsia="zh-CN"/>
                    </w:rPr>
                  </w:rPrChange>
                </w:rPr>
                <w:t>P</w:t>
              </w:r>
            </w:ins>
          </w:p>
        </w:tc>
      </w:tr>
      <w:tr w:rsidR="00477FAB" w:rsidRPr="00477FAB" w:rsidTr="00C805F5">
        <w:trPr>
          <w:ins w:id="1268"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269" w:author="Huawei" w:date="2021-11-19T12:16:00Z"/>
                <w:rFonts w:cs="Arial"/>
                <w:szCs w:val="18"/>
                <w:lang w:eastAsia="zh-CN"/>
                <w:rPrChange w:id="1270" w:author="Huawei" w:date="2021-11-19T12:16:00Z">
                  <w:rPr>
                    <w:ins w:id="1271" w:author="Huawei" w:date="2021-11-19T12:16:00Z"/>
                    <w:rFonts w:cs="Arial"/>
                    <w:szCs w:val="18"/>
                    <w:highlight w:val="yellow"/>
                    <w:lang w:eastAsia="zh-CN"/>
                  </w:rPr>
                </w:rPrChange>
              </w:rPr>
            </w:pPr>
            <w:ins w:id="1272" w:author="Huawei" w:date="2021-11-19T12:16:00Z">
              <w:r w:rsidRPr="00477FAB">
                <w:rPr>
                  <w:rFonts w:cs="Arial"/>
                  <w:szCs w:val="18"/>
                  <w:lang w:eastAsia="zh-CN"/>
                  <w:rPrChange w:id="1273" w:author="Huawei" w:date="2021-11-19T12:16:00Z">
                    <w:rPr>
                      <w:rFonts w:cs="Arial"/>
                      <w:szCs w:val="18"/>
                      <w:highlight w:val="yellow"/>
                      <w:lang w:eastAsia="zh-CN"/>
                    </w:rPr>
                  </w:rPrChange>
                </w:rPr>
                <w:t>13</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274" w:author="Huawei" w:date="2021-11-19T12:16:00Z"/>
                <w:rPrChange w:id="1275" w:author="Huawei" w:date="2021-11-19T12:16:00Z">
                  <w:rPr>
                    <w:ins w:id="1276" w:author="Huawei" w:date="2021-11-19T12:16:00Z"/>
                    <w:highlight w:val="yellow"/>
                  </w:rPr>
                </w:rPrChange>
              </w:rPr>
            </w:pPr>
            <w:ins w:id="1277" w:author="Huawei" w:date="2021-11-19T12:16:00Z">
              <w:r w:rsidRPr="00477FAB">
                <w:rPr>
                  <w:rPrChange w:id="1278" w:author="Huawei" w:date="2021-11-19T12:16:00Z">
                    <w:rPr>
                      <w:highlight w:val="yellow"/>
                    </w:rPr>
                  </w:rPrChange>
                </w:rPr>
                <w:t>The SS configures:</w:t>
              </w:r>
            </w:ins>
          </w:p>
          <w:p w:rsidR="00477FAB" w:rsidRPr="00477FAB" w:rsidRDefault="00477FAB" w:rsidP="00C805F5">
            <w:pPr>
              <w:pStyle w:val="TAL"/>
              <w:rPr>
                <w:ins w:id="1279" w:author="Huawei" w:date="2021-11-19T12:16:00Z"/>
                <w:rPrChange w:id="1280" w:author="Huawei" w:date="2021-11-19T12:16:00Z">
                  <w:rPr>
                    <w:ins w:id="1281" w:author="Huawei" w:date="2021-11-19T12:16:00Z"/>
                    <w:highlight w:val="yellow"/>
                  </w:rPr>
                </w:rPrChange>
              </w:rPr>
            </w:pPr>
            <w:ins w:id="1282" w:author="Huawei" w:date="2021-11-19T12:16:00Z">
              <w:r w:rsidRPr="00477FAB">
                <w:rPr>
                  <w:rPrChange w:id="1283" w:author="Huawei" w:date="2021-11-19T12:16:00Z">
                    <w:rPr>
                      <w:highlight w:val="yellow"/>
                    </w:rPr>
                  </w:rPrChange>
                </w:rPr>
                <w:t>SS-NW</w:t>
              </w:r>
            </w:ins>
          </w:p>
          <w:p w:rsidR="00477FAB" w:rsidRPr="00477FAB" w:rsidRDefault="00477FAB" w:rsidP="00C805F5">
            <w:pPr>
              <w:pStyle w:val="TAL"/>
              <w:rPr>
                <w:ins w:id="1284" w:author="Huawei" w:date="2021-11-19T12:16:00Z"/>
                <w:szCs w:val="18"/>
                <w:lang w:eastAsia="zh-CN"/>
                <w:rPrChange w:id="1285" w:author="Huawei" w:date="2021-11-19T12:16:00Z">
                  <w:rPr>
                    <w:ins w:id="1286" w:author="Huawei" w:date="2021-11-19T12:16:00Z"/>
                    <w:szCs w:val="18"/>
                    <w:highlight w:val="yellow"/>
                    <w:lang w:eastAsia="zh-CN"/>
                  </w:rPr>
                </w:rPrChange>
              </w:rPr>
            </w:pPr>
            <w:ins w:id="1287" w:author="Huawei" w:date="2021-11-19T12:16:00Z">
              <w:r w:rsidRPr="00477FAB">
                <w:rPr>
                  <w:rPrChange w:id="1288" w:author="Huawei" w:date="2021-11-19T12:16:00Z">
                    <w:rPr>
                      <w:highlight w:val="yellow"/>
                    </w:rPr>
                  </w:rPrChange>
                </w:rPr>
                <w:t>- NR Cell 1 as "Serving cell" in accordance with TS 38.508-1 [4], Table 6.2.2.1-3.</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289" w:author="Huawei" w:date="2021-11-19T12:16:00Z"/>
                <w:rPrChange w:id="1290" w:author="Huawei" w:date="2021-11-19T12:16:00Z">
                  <w:rPr>
                    <w:ins w:id="1291" w:author="Huawei" w:date="2021-11-19T12:16:00Z"/>
                    <w:highlight w:val="yellow"/>
                  </w:rPr>
                </w:rPrChange>
              </w:rPr>
            </w:pPr>
            <w:ins w:id="1292" w:author="Huawei" w:date="2021-11-19T12:16:00Z">
              <w:r w:rsidRPr="00477FAB">
                <w:rPr>
                  <w:rFonts w:hint="eastAsia"/>
                  <w:lang w:eastAsia="zh-CN"/>
                  <w:rPrChange w:id="1293" w:author="Huawei" w:date="2021-11-19T12:16:00Z">
                    <w:rPr>
                      <w:rFonts w:hint="eastAsia"/>
                      <w:highlight w:val="yellow"/>
                      <w:lang w:eastAsia="zh-CN"/>
                    </w:rPr>
                  </w:rPrChange>
                </w:rPr>
                <w: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294" w:author="Huawei" w:date="2021-11-19T12:16:00Z"/>
                <w:i/>
                <w:rPrChange w:id="1295" w:author="Huawei" w:date="2021-11-19T12:16:00Z">
                  <w:rPr>
                    <w:ins w:id="1296" w:author="Huawei" w:date="2021-11-19T12:16:00Z"/>
                    <w:i/>
                    <w:highlight w:val="yellow"/>
                  </w:rPr>
                </w:rPrChange>
              </w:rPr>
            </w:pPr>
            <w:ins w:id="1297" w:author="Huawei" w:date="2021-11-19T12:16:00Z">
              <w:r w:rsidRPr="00477FAB">
                <w:rPr>
                  <w:rFonts w:hint="eastAsia"/>
                  <w:lang w:eastAsia="zh-CN"/>
                  <w:rPrChange w:id="1298" w:author="Huawei" w:date="2021-11-19T12:16:00Z">
                    <w:rPr>
                      <w:rFonts w:hint="eastAsia"/>
                      <w:highlight w:val="yellow"/>
                      <w:lang w:eastAsia="zh-CN"/>
                    </w:rPr>
                  </w:rPrChange>
                </w:rPr>
                <w: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299" w:author="Huawei" w:date="2021-11-19T12:16:00Z"/>
                <w:lang w:eastAsia="zh-CN"/>
                <w:rPrChange w:id="1300" w:author="Huawei" w:date="2021-11-19T12:16:00Z">
                  <w:rPr>
                    <w:ins w:id="1301" w:author="Huawei" w:date="2021-11-19T12:16:00Z"/>
                    <w:highlight w:val="yellow"/>
                    <w:lang w:eastAsia="zh-CN"/>
                  </w:rPr>
                </w:rPrChange>
              </w:rPr>
            </w:pPr>
            <w:ins w:id="1302" w:author="Huawei" w:date="2021-11-19T12:16:00Z">
              <w:r w:rsidRPr="00477FAB">
                <w:rPr>
                  <w:rFonts w:hint="eastAsia"/>
                  <w:lang w:eastAsia="zh-CN"/>
                  <w:rPrChange w:id="1303" w:author="Huawei" w:date="2021-11-19T12:16:00Z">
                    <w:rPr>
                      <w:rFonts w:hint="eastAsia"/>
                      <w:highlight w:val="yellow"/>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304" w:author="Huawei" w:date="2021-11-19T12:16:00Z"/>
                <w:lang w:eastAsia="zh-CN"/>
                <w:rPrChange w:id="1305" w:author="Huawei" w:date="2021-11-19T12:16:00Z">
                  <w:rPr>
                    <w:ins w:id="1306" w:author="Huawei" w:date="2021-11-19T12:16:00Z"/>
                    <w:highlight w:val="yellow"/>
                    <w:lang w:eastAsia="zh-CN"/>
                  </w:rPr>
                </w:rPrChange>
              </w:rPr>
            </w:pPr>
            <w:ins w:id="1307" w:author="Huawei" w:date="2021-11-19T12:16:00Z">
              <w:r w:rsidRPr="00477FAB">
                <w:rPr>
                  <w:rFonts w:hint="eastAsia"/>
                  <w:lang w:eastAsia="zh-CN"/>
                  <w:rPrChange w:id="1308" w:author="Huawei" w:date="2021-11-19T12:16:00Z">
                    <w:rPr>
                      <w:rFonts w:hint="eastAsia"/>
                      <w:highlight w:val="yellow"/>
                      <w:lang w:eastAsia="zh-CN"/>
                    </w:rPr>
                  </w:rPrChange>
                </w:rPr>
                <w:t>-</w:t>
              </w:r>
            </w:ins>
          </w:p>
        </w:tc>
      </w:tr>
      <w:tr w:rsidR="00477FAB" w:rsidRPr="00477FAB" w:rsidTr="00C805F5">
        <w:trPr>
          <w:ins w:id="1309"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310" w:author="Huawei" w:date="2021-11-19T12:16:00Z"/>
                <w:rFonts w:cs="Arial"/>
                <w:szCs w:val="18"/>
                <w:lang w:eastAsia="zh-CN"/>
                <w:rPrChange w:id="1311" w:author="Huawei" w:date="2021-11-19T12:16:00Z">
                  <w:rPr>
                    <w:ins w:id="1312" w:author="Huawei" w:date="2021-11-19T12:16:00Z"/>
                    <w:rFonts w:cs="Arial"/>
                    <w:szCs w:val="18"/>
                    <w:lang w:eastAsia="zh-CN"/>
                  </w:rPr>
                </w:rPrChange>
              </w:rPr>
            </w:pPr>
            <w:ins w:id="1313" w:author="Huawei" w:date="2021-11-19T12:16:00Z">
              <w:r w:rsidRPr="00477FAB">
                <w:rPr>
                  <w:rFonts w:cs="Arial"/>
                  <w:szCs w:val="18"/>
                  <w:lang w:eastAsia="zh-CN"/>
                  <w:rPrChange w:id="1314" w:author="Huawei" w:date="2021-11-19T12:16:00Z">
                    <w:rPr>
                      <w:rFonts w:cs="Arial"/>
                      <w:szCs w:val="18"/>
                      <w:lang w:eastAsia="zh-CN"/>
                    </w:rPr>
                  </w:rPrChange>
                </w:rPr>
                <w:lastRenderedPageBreak/>
                <w:t>14</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Default"/>
              <w:rPr>
                <w:ins w:id="1315" w:author="Huawei" w:date="2021-11-19T12:16:00Z"/>
                <w:color w:val="auto"/>
                <w:sz w:val="18"/>
                <w:szCs w:val="18"/>
                <w:lang w:val="en-GB" w:eastAsia="zh-CN"/>
              </w:rPr>
            </w:pPr>
            <w:ins w:id="1316" w:author="Huawei" w:date="2021-11-19T12:16:00Z">
              <w:r w:rsidRPr="00477FAB">
                <w:rPr>
                  <w:color w:val="auto"/>
                  <w:sz w:val="18"/>
                  <w:szCs w:val="18"/>
                  <w:lang w:val="en-GB" w:eastAsia="zh-CN"/>
                  <w:rPrChange w:id="1317" w:author="Huawei" w:date="2021-11-19T12:16:00Z">
                    <w:rPr>
                      <w:color w:val="auto"/>
                      <w:sz w:val="18"/>
                      <w:szCs w:val="18"/>
                      <w:lang w:val="en-GB" w:eastAsia="zh-CN"/>
                    </w:rPr>
                  </w:rPrChange>
                </w:rPr>
                <w:t xml:space="preserve">Check: Does the UE transmit </w:t>
              </w:r>
              <w:r w:rsidRPr="00477FAB">
                <w:rPr>
                  <w:color w:val="auto"/>
                  <w:sz w:val="18"/>
                  <w:szCs w:val="18"/>
                  <w:lang w:val="en-GB" w:eastAsia="zh-CN"/>
                  <w:rPrChange w:id="1318" w:author="Huawei" w:date="2021-11-19T12:16:00Z">
                    <w:rPr>
                      <w:color w:val="auto"/>
                      <w:sz w:val="18"/>
                      <w:szCs w:val="18"/>
                      <w:highlight w:val="yellow"/>
                      <w:lang w:val="en-GB" w:eastAsia="zh-CN"/>
                    </w:rPr>
                  </w:rPrChange>
                </w:rPr>
                <w:t>a UL NAS TRANSPORT message containing a</w:t>
              </w:r>
              <w:r w:rsidRPr="00477FAB">
                <w:rPr>
                  <w:color w:val="auto"/>
                  <w:sz w:val="18"/>
                  <w:szCs w:val="18"/>
                  <w:lang w:val="en-GB" w:eastAsia="zh-CN"/>
                </w:rPr>
                <w:t xml:space="preserve"> UE POLICY PROVISIONING REQUEST message within 3</w:t>
              </w:r>
              <w:r w:rsidRPr="00477FAB">
                <w:rPr>
                  <w:color w:val="auto"/>
                  <w:sz w:val="18"/>
                  <w:szCs w:val="18"/>
                  <w:lang w:val="en-GB" w:eastAsia="zh-CN"/>
                  <w:rPrChange w:id="1319" w:author="Huawei" w:date="2021-11-19T12:16:00Z">
                    <w:rPr>
                      <w:color w:val="auto"/>
                      <w:sz w:val="18"/>
                      <w:szCs w:val="18"/>
                      <w:lang w:val="en-GB" w:eastAsia="zh-CN"/>
                    </w:rPr>
                  </w:rPrChange>
                </w:rPr>
                <w:t xml:space="preserve">0 seconds after step </w:t>
              </w:r>
              <w:r w:rsidRPr="00477FAB">
                <w:rPr>
                  <w:color w:val="auto"/>
                  <w:sz w:val="18"/>
                  <w:szCs w:val="18"/>
                  <w:lang w:val="en-GB" w:eastAsia="zh-CN"/>
                  <w:rPrChange w:id="1320" w:author="Huawei" w:date="2021-11-19T12:16:00Z">
                    <w:rPr>
                      <w:color w:val="auto"/>
                      <w:sz w:val="18"/>
                      <w:szCs w:val="18"/>
                      <w:highlight w:val="yellow"/>
                      <w:lang w:val="en-GB" w:eastAsia="zh-CN"/>
                    </w:rPr>
                  </w:rPrChange>
                </w:rPr>
                <w:t>10</w:t>
              </w:r>
              <w:r w:rsidRPr="00477FAB">
                <w:rPr>
                  <w:color w:val="auto"/>
                  <w:sz w:val="18"/>
                  <w:szCs w:val="18"/>
                  <w:lang w:val="en-GB" w:eastAsia="zh-CN"/>
                </w:rPr>
                <w:t>.</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321" w:author="Huawei" w:date="2021-11-19T12:16:00Z"/>
              </w:rPr>
            </w:pPr>
            <w:ins w:id="1322" w:author="Huawei" w:date="2021-11-19T12:16:00Z">
              <w:r w:rsidRPr="00477FAB">
                <w:t>--</w:t>
              </w:r>
              <w:r w:rsidRPr="00477FAB">
                <w:rPr>
                  <w:rPrChange w:id="1323" w:author="Huawei" w:date="2021-11-19T12:16:00Z">
                    <w:rPr>
                      <w:highlight w:val="yellow"/>
                    </w:rPr>
                  </w:rPrChange>
                </w:rPr>
                <w:t>&gt;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Default"/>
              <w:rPr>
                <w:ins w:id="1324" w:author="Huawei" w:date="2021-11-19T12:16:00Z"/>
                <w:rFonts w:cs="Times New Roman"/>
                <w:i/>
                <w:color w:val="auto"/>
                <w:sz w:val="18"/>
                <w:szCs w:val="20"/>
                <w:lang w:val="en-GB"/>
                <w:rPrChange w:id="1325" w:author="Huawei" w:date="2021-11-19T12:16:00Z">
                  <w:rPr>
                    <w:ins w:id="1326" w:author="Huawei" w:date="2021-11-19T12:16:00Z"/>
                    <w:rFonts w:cs="Times New Roman"/>
                    <w:i/>
                    <w:color w:val="auto"/>
                    <w:sz w:val="18"/>
                    <w:szCs w:val="20"/>
                    <w:highlight w:val="yellow"/>
                    <w:lang w:val="en-GB"/>
                  </w:rPr>
                </w:rPrChange>
              </w:rPr>
            </w:pPr>
            <w:ins w:id="1327" w:author="Huawei" w:date="2021-11-19T12:16:00Z">
              <w:r w:rsidRPr="00477FAB">
                <w:rPr>
                  <w:rFonts w:cs="Times New Roman"/>
                  <w:i/>
                  <w:color w:val="auto"/>
                  <w:sz w:val="18"/>
                  <w:szCs w:val="20"/>
                  <w:lang w:val="en-GB"/>
                  <w:rPrChange w:id="1328" w:author="Huawei" w:date="2021-11-19T12:16:00Z">
                    <w:rPr>
                      <w:rFonts w:cs="Times New Roman"/>
                      <w:i/>
                      <w:color w:val="auto"/>
                      <w:sz w:val="18"/>
                      <w:szCs w:val="20"/>
                      <w:highlight w:val="yellow"/>
                      <w:lang w:val="en-GB"/>
                    </w:rPr>
                  </w:rPrChange>
                </w:rPr>
                <w:t xml:space="preserve">5GMM: UL NAS TRANSPORT </w:t>
              </w:r>
            </w:ins>
          </w:p>
          <w:p w:rsidR="00477FAB" w:rsidRPr="00477FAB" w:rsidRDefault="00477FAB" w:rsidP="00C805F5">
            <w:pPr>
              <w:pStyle w:val="TAL"/>
              <w:rPr>
                <w:ins w:id="1329" w:author="Huawei" w:date="2021-11-19T12:16:00Z"/>
                <w:rPrChange w:id="1330" w:author="Huawei" w:date="2021-11-19T12:16:00Z">
                  <w:rPr>
                    <w:ins w:id="1331" w:author="Huawei" w:date="2021-11-19T12:16:00Z"/>
                  </w:rPr>
                </w:rPrChange>
              </w:rPr>
            </w:pPr>
            <w:ins w:id="1332" w:author="Huawei" w:date="2021-11-19T12:16:00Z">
              <w:r w:rsidRPr="00477FAB">
                <w:rPr>
                  <w:i/>
                  <w:rPrChange w:id="1333" w:author="Huawei" w:date="2021-11-19T12:16:00Z">
                    <w:rPr>
                      <w:i/>
                      <w:highlight w:val="yellow"/>
                    </w:rPr>
                  </w:rPrChange>
                </w:rPr>
                <w:t>UE V2X</w:t>
              </w:r>
              <w:r w:rsidRPr="00477FAB">
                <w:rPr>
                  <w:rFonts w:hint="eastAsia"/>
                  <w:i/>
                  <w:lang w:eastAsia="zh-CN"/>
                  <w:rPrChange w:id="1334" w:author="Huawei" w:date="2021-11-19T12:16:00Z">
                    <w:rPr>
                      <w:rFonts w:hint="eastAsia"/>
                      <w:i/>
                      <w:highlight w:val="yellow"/>
                      <w:lang w:eastAsia="zh-CN"/>
                    </w:rPr>
                  </w:rPrChange>
                </w:rPr>
                <w:t>:</w:t>
              </w:r>
              <w:r w:rsidRPr="00477FAB">
                <w:rPr>
                  <w:i/>
                  <w:lang w:eastAsia="zh-CN"/>
                </w:rPr>
                <w:t xml:space="preserve"> </w:t>
              </w:r>
              <w:r w:rsidRPr="00477FAB">
                <w:rPr>
                  <w:i/>
                </w:rPr>
                <w:t>UE POLICY PROVISIONING REQUEST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335" w:author="Huawei" w:date="2021-11-19T12:16:00Z"/>
                <w:lang w:eastAsia="zh-CN"/>
                <w:rPrChange w:id="1336" w:author="Huawei" w:date="2021-11-19T12:16:00Z">
                  <w:rPr>
                    <w:ins w:id="1337" w:author="Huawei" w:date="2021-11-19T12:16:00Z"/>
                    <w:lang w:eastAsia="zh-CN"/>
                  </w:rPr>
                </w:rPrChange>
              </w:rPr>
            </w:pPr>
            <w:ins w:id="1338" w:author="Huawei" w:date="2021-11-19T12:16:00Z">
              <w:r w:rsidRPr="00477FAB">
                <w:rPr>
                  <w:rFonts w:hint="eastAsia"/>
                  <w:lang w:eastAsia="zh-CN"/>
                  <w:rPrChange w:id="1339" w:author="Huawei" w:date="2021-11-19T12:16:00Z">
                    <w:rPr>
                      <w:rFonts w:hint="eastAsia"/>
                      <w:lang w:eastAsia="zh-CN"/>
                    </w:rPr>
                  </w:rPrChange>
                </w:rPr>
                <w:t>3</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340" w:author="Huawei" w:date="2021-11-19T12:16:00Z"/>
                <w:lang w:eastAsia="zh-CN"/>
                <w:rPrChange w:id="1341" w:author="Huawei" w:date="2021-11-19T12:16:00Z">
                  <w:rPr>
                    <w:ins w:id="1342" w:author="Huawei" w:date="2021-11-19T12:16:00Z"/>
                    <w:lang w:eastAsia="zh-CN"/>
                  </w:rPr>
                </w:rPrChange>
              </w:rPr>
            </w:pPr>
            <w:ins w:id="1343" w:author="Huawei" w:date="2021-11-19T12:16:00Z">
              <w:r w:rsidRPr="00477FAB">
                <w:rPr>
                  <w:rFonts w:hint="eastAsia"/>
                  <w:lang w:eastAsia="zh-CN"/>
                  <w:rPrChange w:id="1344" w:author="Huawei" w:date="2021-11-19T12:16:00Z">
                    <w:rPr>
                      <w:rFonts w:hint="eastAsia"/>
                      <w:lang w:eastAsia="zh-CN"/>
                    </w:rPr>
                  </w:rPrChange>
                </w:rPr>
                <w:t>P</w:t>
              </w:r>
            </w:ins>
          </w:p>
        </w:tc>
      </w:tr>
      <w:tr w:rsidR="00477FAB" w:rsidRPr="00477FAB" w:rsidTr="00C805F5">
        <w:trPr>
          <w:ins w:id="1345"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346" w:author="Huawei" w:date="2021-11-19T12:16:00Z"/>
                <w:rFonts w:cs="Arial"/>
                <w:szCs w:val="18"/>
                <w:lang w:eastAsia="zh-CN"/>
                <w:rPrChange w:id="1347" w:author="Huawei" w:date="2021-11-19T12:16:00Z">
                  <w:rPr>
                    <w:ins w:id="1348" w:author="Huawei" w:date="2021-11-19T12:16:00Z"/>
                    <w:rFonts w:cs="Arial"/>
                    <w:szCs w:val="18"/>
                    <w:lang w:eastAsia="zh-CN"/>
                  </w:rPr>
                </w:rPrChange>
              </w:rPr>
            </w:pPr>
            <w:ins w:id="1349" w:author="Huawei" w:date="2021-11-19T12:16:00Z">
              <w:r w:rsidRPr="00477FAB">
                <w:rPr>
                  <w:rFonts w:cs="Arial"/>
                  <w:szCs w:val="18"/>
                  <w:lang w:eastAsia="zh-CN"/>
                  <w:rPrChange w:id="1350" w:author="Huawei" w:date="2021-11-19T12:16:00Z">
                    <w:rPr>
                      <w:rFonts w:cs="Arial"/>
                      <w:szCs w:val="18"/>
                      <w:lang w:eastAsia="zh-CN"/>
                    </w:rPr>
                  </w:rPrChange>
                </w:rPr>
                <w:t>15</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Default"/>
              <w:rPr>
                <w:ins w:id="1351" w:author="Huawei" w:date="2021-11-19T12:16:00Z"/>
                <w:color w:val="auto"/>
                <w:sz w:val="18"/>
                <w:szCs w:val="18"/>
                <w:lang w:val="en-GB" w:eastAsia="zh-CN"/>
                <w:rPrChange w:id="1352" w:author="Huawei" w:date="2021-11-19T12:16:00Z">
                  <w:rPr>
                    <w:ins w:id="1353" w:author="Huawei" w:date="2021-11-19T12:16:00Z"/>
                    <w:color w:val="auto"/>
                    <w:sz w:val="18"/>
                    <w:szCs w:val="18"/>
                    <w:lang w:val="en-GB" w:eastAsia="zh-CN"/>
                  </w:rPr>
                </w:rPrChange>
              </w:rPr>
            </w:pPr>
            <w:ins w:id="1354" w:author="Huawei" w:date="2021-11-19T12:16:00Z">
              <w:r w:rsidRPr="00477FAB">
                <w:rPr>
                  <w:color w:val="auto"/>
                  <w:sz w:val="18"/>
                  <w:szCs w:val="18"/>
                  <w:lang w:val="en-GB" w:eastAsia="zh-CN"/>
                  <w:rPrChange w:id="1355" w:author="Huawei" w:date="2021-11-19T12:16:00Z">
                    <w:rPr>
                      <w:color w:val="auto"/>
                      <w:sz w:val="18"/>
                      <w:szCs w:val="18"/>
                      <w:lang w:val="en-GB" w:eastAsia="zh-CN"/>
                    </w:rPr>
                  </w:rPrChange>
                </w:rPr>
                <w:t>SS</w:t>
              </w:r>
              <w:r w:rsidRPr="00477FAB">
                <w:rPr>
                  <w:color w:val="auto"/>
                  <w:sz w:val="18"/>
                  <w:szCs w:val="18"/>
                  <w:lang w:val="en-GB" w:eastAsia="zh-CN"/>
                  <w:rPrChange w:id="1356" w:author="Huawei" w:date="2021-11-19T12:16:00Z">
                    <w:rPr>
                      <w:color w:val="auto"/>
                      <w:sz w:val="18"/>
                      <w:szCs w:val="18"/>
                      <w:highlight w:val="yellow"/>
                      <w:lang w:val="en-GB" w:eastAsia="zh-CN"/>
                    </w:rPr>
                  </w:rPrChange>
                </w:rPr>
                <w:t>-NW</w:t>
              </w:r>
              <w:r w:rsidRPr="00477FAB">
                <w:rPr>
                  <w:color w:val="auto"/>
                  <w:sz w:val="18"/>
                  <w:szCs w:val="18"/>
                  <w:lang w:val="en-GB" w:eastAsia="zh-CN"/>
                </w:rPr>
                <w:t xml:space="preserve"> transmits </w:t>
              </w:r>
              <w:r w:rsidRPr="00477FAB">
                <w:rPr>
                  <w:color w:val="auto"/>
                  <w:sz w:val="18"/>
                  <w:szCs w:val="18"/>
                  <w:lang w:val="en-GB" w:eastAsia="zh-CN"/>
                  <w:rPrChange w:id="1357" w:author="Huawei" w:date="2021-11-19T12:16:00Z">
                    <w:rPr>
                      <w:color w:val="auto"/>
                      <w:sz w:val="18"/>
                      <w:szCs w:val="18"/>
                      <w:highlight w:val="yellow"/>
                      <w:lang w:val="en-GB" w:eastAsia="zh-CN"/>
                    </w:rPr>
                  </w:rPrChange>
                </w:rPr>
                <w:t>a DL NAS TRANSPORT message containing a</w:t>
              </w:r>
              <w:r w:rsidRPr="00477FAB">
                <w:rPr>
                  <w:color w:val="auto"/>
                  <w:sz w:val="18"/>
                  <w:szCs w:val="18"/>
                  <w:lang w:val="en-GB" w:eastAsia="zh-CN"/>
                </w:rPr>
                <w:t xml:space="preserve"> MANAGE UE POLICY COMMAND message</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358" w:author="Huawei" w:date="2021-11-19T12:16:00Z"/>
                <w:rPrChange w:id="1359" w:author="Huawei" w:date="2021-11-19T12:16:00Z">
                  <w:rPr>
                    <w:ins w:id="1360" w:author="Huawei" w:date="2021-11-19T12:16:00Z"/>
                  </w:rPr>
                </w:rPrChange>
              </w:rPr>
            </w:pPr>
            <w:ins w:id="1361" w:author="Huawei" w:date="2021-11-19T12:16:00Z">
              <w:r w:rsidRPr="00477FAB">
                <w:rPr>
                  <w:rPrChange w:id="1362" w:author="Huawei" w:date="2021-11-19T12:16:00Z">
                    <w:rPr/>
                  </w:rPrChange>
                </w:rPr>
                <w:t>&lt;--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363" w:author="Huawei" w:date="2021-11-19T12:16:00Z"/>
                <w:i/>
                <w:rPrChange w:id="1364" w:author="Huawei" w:date="2021-11-19T12:16:00Z">
                  <w:rPr>
                    <w:ins w:id="1365" w:author="Huawei" w:date="2021-11-19T12:16:00Z"/>
                    <w:i/>
                    <w:highlight w:val="yellow"/>
                  </w:rPr>
                </w:rPrChange>
              </w:rPr>
            </w:pPr>
            <w:ins w:id="1366" w:author="Huawei" w:date="2021-11-19T12:16:00Z">
              <w:r w:rsidRPr="00477FAB">
                <w:rPr>
                  <w:i/>
                  <w:rPrChange w:id="1367" w:author="Huawei" w:date="2021-11-19T12:16:00Z">
                    <w:rPr>
                      <w:i/>
                      <w:highlight w:val="yellow"/>
                    </w:rPr>
                  </w:rPrChange>
                </w:rPr>
                <w:t>5GMM: DL NAS TRANSPORT</w:t>
              </w:r>
            </w:ins>
          </w:p>
          <w:p w:rsidR="00477FAB" w:rsidRPr="00477FAB" w:rsidRDefault="00477FAB" w:rsidP="00C805F5">
            <w:pPr>
              <w:pStyle w:val="TAL"/>
              <w:rPr>
                <w:ins w:id="1368" w:author="Huawei" w:date="2021-11-19T12:16:00Z"/>
              </w:rPr>
            </w:pPr>
            <w:ins w:id="1369" w:author="Huawei" w:date="2021-11-19T12:16:00Z">
              <w:r w:rsidRPr="00477FAB">
                <w:rPr>
                  <w:i/>
                  <w:rPrChange w:id="1370" w:author="Huawei" w:date="2021-11-19T12:16:00Z">
                    <w:rPr>
                      <w:i/>
                      <w:highlight w:val="yellow"/>
                    </w:rPr>
                  </w:rPrChange>
                </w:rPr>
                <w:t>PCF</w:t>
              </w:r>
              <w:r w:rsidRPr="00477FAB">
                <w:rPr>
                  <w:rFonts w:hint="eastAsia"/>
                  <w:i/>
                  <w:lang w:eastAsia="zh-CN"/>
                  <w:rPrChange w:id="1371" w:author="Huawei" w:date="2021-11-19T12:16:00Z">
                    <w:rPr>
                      <w:rFonts w:hint="eastAsia"/>
                      <w:i/>
                      <w:highlight w:val="yellow"/>
                      <w:lang w:eastAsia="zh-CN"/>
                    </w:rPr>
                  </w:rPrChange>
                </w:rPr>
                <w:t>:</w:t>
              </w:r>
              <w:r w:rsidRPr="00477FAB">
                <w:rPr>
                  <w:i/>
                  <w:lang w:eastAsia="zh-CN"/>
                </w:rPr>
                <w:t xml:space="preserve"> </w:t>
              </w:r>
              <w:r w:rsidRPr="00477FAB">
                <w:rPr>
                  <w:i/>
                </w:rPr>
                <w:t>MANAGE UE POLICY COMMAND</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372" w:author="Huawei" w:date="2021-11-19T12:16:00Z"/>
                <w:lang w:eastAsia="zh-CN"/>
                <w:rPrChange w:id="1373" w:author="Huawei" w:date="2021-11-19T12:16:00Z">
                  <w:rPr>
                    <w:ins w:id="1374" w:author="Huawei" w:date="2021-11-19T12:16:00Z"/>
                    <w:lang w:eastAsia="zh-CN"/>
                  </w:rPr>
                </w:rPrChange>
              </w:rPr>
            </w:pPr>
            <w:ins w:id="1375" w:author="Huawei" w:date="2021-11-19T12:16:00Z">
              <w:r w:rsidRPr="00477FAB">
                <w:rPr>
                  <w:rFonts w:hint="eastAsia"/>
                  <w:lang w:eastAsia="zh-CN"/>
                  <w:rPrChange w:id="1376" w:author="Huawei" w:date="2021-11-19T12:16:00Z">
                    <w:rPr>
                      <w:rFonts w:hint="eastAsia"/>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377" w:author="Huawei" w:date="2021-11-19T12:16:00Z"/>
                <w:lang w:eastAsia="zh-CN"/>
                <w:rPrChange w:id="1378" w:author="Huawei" w:date="2021-11-19T12:16:00Z">
                  <w:rPr>
                    <w:ins w:id="1379" w:author="Huawei" w:date="2021-11-19T12:16:00Z"/>
                    <w:lang w:eastAsia="zh-CN"/>
                  </w:rPr>
                </w:rPrChange>
              </w:rPr>
            </w:pPr>
            <w:ins w:id="1380" w:author="Huawei" w:date="2021-11-19T12:16:00Z">
              <w:r w:rsidRPr="00477FAB">
                <w:rPr>
                  <w:rFonts w:hint="eastAsia"/>
                  <w:lang w:eastAsia="zh-CN"/>
                  <w:rPrChange w:id="1381" w:author="Huawei" w:date="2021-11-19T12:16:00Z">
                    <w:rPr>
                      <w:rFonts w:hint="eastAsia"/>
                      <w:lang w:eastAsia="zh-CN"/>
                    </w:rPr>
                  </w:rPrChange>
                </w:rPr>
                <w:t>-</w:t>
              </w:r>
            </w:ins>
          </w:p>
        </w:tc>
      </w:tr>
      <w:tr w:rsidR="00477FAB" w:rsidRPr="00477FAB" w:rsidTr="00C805F5">
        <w:trPr>
          <w:ins w:id="1382"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383" w:author="Huawei" w:date="2021-11-19T12:16:00Z"/>
                <w:rFonts w:cs="Arial"/>
                <w:szCs w:val="18"/>
                <w:lang w:eastAsia="zh-CN"/>
                <w:rPrChange w:id="1384" w:author="Huawei" w:date="2021-11-19T12:16:00Z">
                  <w:rPr>
                    <w:ins w:id="1385" w:author="Huawei" w:date="2021-11-19T12:16:00Z"/>
                    <w:rFonts w:cs="Arial"/>
                    <w:szCs w:val="18"/>
                    <w:lang w:eastAsia="zh-CN"/>
                  </w:rPr>
                </w:rPrChange>
              </w:rPr>
            </w:pPr>
            <w:ins w:id="1386" w:author="Huawei" w:date="2021-11-19T12:16:00Z">
              <w:r w:rsidRPr="00477FAB">
                <w:rPr>
                  <w:rFonts w:cs="Arial"/>
                  <w:szCs w:val="18"/>
                  <w:lang w:eastAsia="zh-CN"/>
                  <w:rPrChange w:id="1387" w:author="Huawei" w:date="2021-11-19T12:16:00Z">
                    <w:rPr>
                      <w:rFonts w:cs="Arial"/>
                      <w:szCs w:val="18"/>
                      <w:lang w:eastAsia="zh-CN"/>
                    </w:rPr>
                  </w:rPrChange>
                </w:rPr>
                <w:t>16</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388" w:author="Huawei" w:date="2021-11-19T12:16:00Z"/>
                <w:rFonts w:cs="Arial"/>
                <w:szCs w:val="18"/>
                <w:lang w:eastAsia="zh-CN"/>
                <w:rPrChange w:id="1389" w:author="Huawei" w:date="2021-11-19T12:16:00Z">
                  <w:rPr>
                    <w:ins w:id="1390" w:author="Huawei" w:date="2021-11-19T12:16:00Z"/>
                    <w:rFonts w:cs="Arial"/>
                    <w:szCs w:val="18"/>
                    <w:lang w:eastAsia="zh-CN"/>
                  </w:rPr>
                </w:rPrChange>
              </w:rPr>
            </w:pPr>
            <w:ins w:id="1391" w:author="Huawei" w:date="2021-11-19T12:16:00Z">
              <w:r w:rsidRPr="00477FAB">
                <w:rPr>
                  <w:rFonts w:cs="Arial"/>
                  <w:szCs w:val="18"/>
                  <w:lang w:eastAsia="zh-CN"/>
                  <w:rPrChange w:id="1392" w:author="Huawei" w:date="2021-11-19T12:16:00Z">
                    <w:rPr>
                      <w:rFonts w:cs="Arial"/>
                      <w:szCs w:val="18"/>
                      <w:lang w:eastAsia="zh-CN"/>
                    </w:rPr>
                  </w:rPrChange>
                </w:rPr>
                <w:t>The SS configures:</w:t>
              </w:r>
            </w:ins>
          </w:p>
          <w:p w:rsidR="00477FAB" w:rsidRPr="00477FAB" w:rsidRDefault="00477FAB" w:rsidP="00C805F5">
            <w:pPr>
              <w:pStyle w:val="TAL"/>
              <w:rPr>
                <w:ins w:id="1393" w:author="Huawei" w:date="2021-11-19T12:16:00Z"/>
                <w:rFonts w:cs="Arial"/>
                <w:szCs w:val="18"/>
                <w:lang w:eastAsia="zh-CN"/>
                <w:rPrChange w:id="1394" w:author="Huawei" w:date="2021-11-19T12:16:00Z">
                  <w:rPr>
                    <w:ins w:id="1395" w:author="Huawei" w:date="2021-11-19T12:16:00Z"/>
                    <w:rFonts w:cs="Arial"/>
                    <w:szCs w:val="18"/>
                    <w:lang w:eastAsia="zh-CN"/>
                  </w:rPr>
                </w:rPrChange>
              </w:rPr>
            </w:pPr>
            <w:ins w:id="1396" w:author="Huawei" w:date="2021-11-19T12:16:00Z">
              <w:r w:rsidRPr="00477FAB">
                <w:rPr>
                  <w:rFonts w:cs="Arial"/>
                  <w:szCs w:val="18"/>
                  <w:lang w:eastAsia="zh-CN"/>
                  <w:rPrChange w:id="1397" w:author="Huawei" w:date="2021-11-19T12:16:00Z">
                    <w:rPr>
                      <w:rFonts w:cs="Arial"/>
                      <w:szCs w:val="18"/>
                      <w:lang w:eastAsia="zh-CN"/>
                    </w:rPr>
                  </w:rPrChange>
                </w:rPr>
                <w:t>SS-NW</w:t>
              </w:r>
            </w:ins>
          </w:p>
          <w:p w:rsidR="00477FAB" w:rsidRPr="00477FAB" w:rsidRDefault="00477FAB" w:rsidP="00C805F5">
            <w:pPr>
              <w:pStyle w:val="TAL"/>
              <w:rPr>
                <w:ins w:id="1398" w:author="Huawei" w:date="2021-11-19T12:16:00Z"/>
                <w:szCs w:val="18"/>
                <w:lang w:eastAsia="zh-CN"/>
                <w:rPrChange w:id="1399" w:author="Huawei" w:date="2021-11-19T12:16:00Z">
                  <w:rPr>
                    <w:ins w:id="1400" w:author="Huawei" w:date="2021-11-19T12:16:00Z"/>
                    <w:szCs w:val="18"/>
                    <w:lang w:eastAsia="zh-CN"/>
                  </w:rPr>
                </w:rPrChange>
              </w:rPr>
            </w:pPr>
            <w:ins w:id="1401" w:author="Huawei" w:date="2021-11-19T12:16:00Z">
              <w:r w:rsidRPr="00477FAB">
                <w:rPr>
                  <w:rFonts w:cs="Arial"/>
                  <w:szCs w:val="18"/>
                  <w:lang w:eastAsia="zh-CN"/>
                  <w:rPrChange w:id="1402" w:author="Huawei" w:date="2021-11-19T12:16:00Z">
                    <w:rPr>
                      <w:rFonts w:cs="Arial"/>
                      <w:szCs w:val="18"/>
                      <w:lang w:eastAsia="zh-CN"/>
                    </w:rPr>
                  </w:rPrChange>
                </w:rPr>
                <w:t xml:space="preserve">- NR Cell 1 </w:t>
              </w:r>
              <w:r w:rsidRPr="00477FAB">
                <w:rPr>
                  <w:rFonts w:cs="Arial"/>
                  <w:szCs w:val="18"/>
                  <w:lang w:eastAsia="zh-CN"/>
                  <w:rPrChange w:id="1403" w:author="Huawei" w:date="2021-11-19T12:16:00Z">
                    <w:rPr>
                      <w:rFonts w:cs="Arial"/>
                      <w:szCs w:val="18"/>
                      <w:highlight w:val="yellow"/>
                      <w:lang w:eastAsia="zh-CN"/>
                    </w:rPr>
                  </w:rPrChange>
                </w:rPr>
                <w:t>as</w:t>
              </w:r>
              <w:r w:rsidRPr="00477FAB">
                <w:rPr>
                  <w:rFonts w:cs="Arial"/>
                  <w:szCs w:val="18"/>
                  <w:lang w:eastAsia="zh-CN"/>
                </w:rPr>
                <w:t xml:space="preserve"> "Non-suitable "Off" cell" in accordance with TS 38.508-1 [4], Table 6.2.2.1-3</w:t>
              </w:r>
              <w:r w:rsidRPr="00477FAB">
                <w:rPr>
                  <w:rFonts w:cs="Arial"/>
                  <w:szCs w:val="18"/>
                  <w:lang w:eastAsia="zh-CN"/>
                  <w:rPrChange w:id="1404" w:author="Huawei" w:date="2021-11-19T12:16:00Z">
                    <w:rPr>
                      <w:rFonts w:cs="Arial"/>
                      <w:szCs w:val="18"/>
                      <w:lang w:eastAsia="zh-CN"/>
                    </w:rPr>
                  </w:rPrChange>
                </w:rPr>
                <w:t>.</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405" w:author="Huawei" w:date="2021-11-19T12:16:00Z"/>
                <w:rPrChange w:id="1406" w:author="Huawei" w:date="2021-11-19T12:16:00Z">
                  <w:rPr>
                    <w:ins w:id="1407" w:author="Huawei" w:date="2021-11-19T12:16:00Z"/>
                  </w:rPr>
                </w:rPrChange>
              </w:rPr>
            </w:pPr>
            <w:ins w:id="1408" w:author="Huawei" w:date="2021-11-19T12:16:00Z">
              <w:r w:rsidRPr="00477FAB">
                <w:rPr>
                  <w:rPrChange w:id="1409" w:author="Huawei" w:date="2021-11-19T12:16:00Z">
                    <w:rPr/>
                  </w:rPrChange>
                </w:rPr>
                <w: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410" w:author="Huawei" w:date="2021-11-19T12:16:00Z"/>
                <w:rPrChange w:id="1411" w:author="Huawei" w:date="2021-11-19T12:16:00Z">
                  <w:rPr>
                    <w:ins w:id="1412" w:author="Huawei" w:date="2021-11-19T12:16:00Z"/>
                  </w:rPr>
                </w:rPrChange>
              </w:rPr>
            </w:pPr>
            <w:ins w:id="1413" w:author="Huawei" w:date="2021-11-19T12:16:00Z">
              <w:r w:rsidRPr="00477FAB">
                <w:rPr>
                  <w:rPrChange w:id="1414" w:author="Huawei" w:date="2021-11-19T12:16:00Z">
                    <w:rPr/>
                  </w:rPrChange>
                </w:rPr>
                <w: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415" w:author="Huawei" w:date="2021-11-19T12:16:00Z"/>
                <w:rFonts w:eastAsia="MS Gothic"/>
                <w:rPrChange w:id="1416" w:author="Huawei" w:date="2021-11-19T12:16:00Z">
                  <w:rPr>
                    <w:ins w:id="1417" w:author="Huawei" w:date="2021-11-19T12:16:00Z"/>
                    <w:rFonts w:eastAsia="MS Gothic"/>
                  </w:rPr>
                </w:rPrChange>
              </w:rPr>
            </w:pPr>
            <w:ins w:id="1418" w:author="Huawei" w:date="2021-11-19T12:16:00Z">
              <w:r w:rsidRPr="00477FAB">
                <w:rPr>
                  <w:rPrChange w:id="1419" w:author="Huawei" w:date="2021-11-19T12:16:00Z">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420" w:author="Huawei" w:date="2021-11-19T12:16:00Z"/>
                <w:rFonts w:eastAsia="MS Gothic"/>
                <w:rPrChange w:id="1421" w:author="Huawei" w:date="2021-11-19T12:16:00Z">
                  <w:rPr>
                    <w:ins w:id="1422" w:author="Huawei" w:date="2021-11-19T12:16:00Z"/>
                    <w:rFonts w:eastAsia="MS Gothic"/>
                  </w:rPr>
                </w:rPrChange>
              </w:rPr>
            </w:pPr>
            <w:ins w:id="1423" w:author="Huawei" w:date="2021-11-19T12:16:00Z">
              <w:r w:rsidRPr="00477FAB">
                <w:rPr>
                  <w:rPrChange w:id="1424" w:author="Huawei" w:date="2021-11-19T12:16:00Z">
                    <w:rPr/>
                  </w:rPrChange>
                </w:rPr>
                <w:t>-</w:t>
              </w:r>
            </w:ins>
          </w:p>
        </w:tc>
      </w:tr>
      <w:tr w:rsidR="00477FAB" w:rsidRPr="00477FAB" w:rsidTr="00C805F5">
        <w:trPr>
          <w:ins w:id="1425"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426" w:author="Huawei" w:date="2021-11-19T12:16:00Z"/>
                <w:rFonts w:cs="Arial"/>
                <w:szCs w:val="18"/>
                <w:lang w:eastAsia="zh-CN"/>
                <w:rPrChange w:id="1427" w:author="Huawei" w:date="2021-11-19T12:16:00Z">
                  <w:rPr>
                    <w:ins w:id="1428" w:author="Huawei" w:date="2021-11-19T12:16:00Z"/>
                    <w:rFonts w:cs="Arial"/>
                    <w:szCs w:val="18"/>
                    <w:lang w:eastAsia="zh-CN"/>
                  </w:rPr>
                </w:rPrChange>
              </w:rPr>
            </w:pPr>
            <w:ins w:id="1429" w:author="Huawei" w:date="2021-11-19T12:16:00Z">
              <w:r w:rsidRPr="00477FAB">
                <w:rPr>
                  <w:rFonts w:cs="Arial"/>
                  <w:szCs w:val="18"/>
                  <w:lang w:eastAsia="zh-CN"/>
                  <w:rPrChange w:id="1430" w:author="Huawei" w:date="2021-11-19T12:16:00Z">
                    <w:rPr>
                      <w:rFonts w:cs="Arial"/>
                      <w:szCs w:val="18"/>
                      <w:lang w:eastAsia="zh-CN"/>
                    </w:rPr>
                  </w:rPrChange>
                </w:rPr>
                <w:t>17</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N"/>
              <w:rPr>
                <w:ins w:id="1431" w:author="Huawei" w:date="2021-11-19T12:16:00Z"/>
                <w:rPrChange w:id="1432" w:author="Huawei" w:date="2021-11-19T12:16:00Z">
                  <w:rPr>
                    <w:ins w:id="1433" w:author="Huawei" w:date="2021-11-19T12:16:00Z"/>
                  </w:rPr>
                </w:rPrChange>
              </w:rPr>
            </w:pPr>
            <w:ins w:id="1434" w:author="Huawei" w:date="2021-11-19T12:16:00Z">
              <w:r w:rsidRPr="00477FAB">
                <w:rPr>
                  <w:rPrChange w:id="1435" w:author="Huawei" w:date="2021-11-19T12:16:00Z">
                    <w:rPr/>
                  </w:rPrChange>
                </w:rPr>
                <w:t>Trigger the UE to reset UTC time.</w:t>
              </w:r>
            </w:ins>
          </w:p>
          <w:p w:rsidR="00477FAB" w:rsidRPr="00477FAB" w:rsidRDefault="00477FAB" w:rsidP="00C805F5">
            <w:pPr>
              <w:pStyle w:val="TAN"/>
              <w:rPr>
                <w:ins w:id="1436" w:author="Huawei" w:date="2021-11-19T12:16:00Z"/>
                <w:rPrChange w:id="1437" w:author="Huawei" w:date="2021-11-19T12:16:00Z">
                  <w:rPr>
                    <w:ins w:id="1438" w:author="Huawei" w:date="2021-11-19T12:16:00Z"/>
                  </w:rPr>
                </w:rPrChange>
              </w:rPr>
            </w:pPr>
          </w:p>
          <w:p w:rsidR="00477FAB" w:rsidRPr="00477FAB" w:rsidRDefault="00477FAB" w:rsidP="00C805F5">
            <w:pPr>
              <w:pStyle w:val="TAN"/>
              <w:rPr>
                <w:ins w:id="1439" w:author="Huawei" w:date="2021-11-19T12:16:00Z"/>
                <w:rPrChange w:id="1440" w:author="Huawei" w:date="2021-11-19T12:16:00Z">
                  <w:rPr>
                    <w:ins w:id="1441" w:author="Huawei" w:date="2021-11-19T12:16:00Z"/>
                  </w:rPr>
                </w:rPrChange>
              </w:rPr>
            </w:pPr>
            <w:ins w:id="1442" w:author="Huawei" w:date="2021-11-19T12:16:00Z">
              <w:r w:rsidRPr="00477FAB">
                <w:rPr>
                  <w:rPrChange w:id="1443" w:author="Huawei" w:date="2021-11-19T12:16:00Z">
                    <w:rPr/>
                  </w:rPrChange>
                </w:rPr>
                <w:t>NOTE:</w:t>
              </w:r>
              <w:r w:rsidRPr="00477FAB">
                <w:rPr>
                  <w:rPrChange w:id="1444" w:author="Huawei" w:date="2021-11-19T12:16:00Z">
                    <w:rPr/>
                  </w:rPrChange>
                </w:rPr>
                <w:tab/>
                <w:t xml:space="preserve">The UTC time reset may be performed by MMI or AT command (+CUTCR). </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445" w:author="Huawei" w:date="2021-11-19T12:16:00Z"/>
                <w:rPrChange w:id="1446" w:author="Huawei" w:date="2021-11-19T12:16:00Z">
                  <w:rPr>
                    <w:ins w:id="1447" w:author="Huawei" w:date="2021-11-19T12:16:00Z"/>
                  </w:rPr>
                </w:rPrChange>
              </w:rPr>
            </w:pPr>
            <w:ins w:id="1448" w:author="Huawei" w:date="2021-11-19T12:16:00Z">
              <w:r w:rsidRPr="00477FAB">
                <w:rPr>
                  <w:b/>
                  <w:rPrChange w:id="1449" w:author="Huawei" w:date="2021-11-19T12:16:00Z">
                    <w:rPr>
                      <w:b/>
                    </w:rPr>
                  </w:rPrChange>
                </w:rPr>
                <w: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450" w:author="Huawei" w:date="2021-11-19T12:16:00Z"/>
                <w:rPrChange w:id="1451" w:author="Huawei" w:date="2021-11-19T12:16:00Z">
                  <w:rPr>
                    <w:ins w:id="1452" w:author="Huawei" w:date="2021-11-19T12:16:00Z"/>
                  </w:rPr>
                </w:rPrChange>
              </w:rPr>
            </w:pPr>
            <w:ins w:id="1453" w:author="Huawei" w:date="2021-11-19T12:16:00Z">
              <w:r w:rsidRPr="00477FAB">
                <w:rPr>
                  <w:rPrChange w:id="1454" w:author="Huawei" w:date="2021-11-19T12:16:00Z">
                    <w:rPr/>
                  </w:rPrChange>
                </w:rPr>
                <w: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455" w:author="Huawei" w:date="2021-11-19T12:16:00Z"/>
                <w:rPrChange w:id="1456" w:author="Huawei" w:date="2021-11-19T12:16:00Z">
                  <w:rPr>
                    <w:ins w:id="1457" w:author="Huawei" w:date="2021-11-19T12:16:00Z"/>
                  </w:rPr>
                </w:rPrChange>
              </w:rPr>
            </w:pPr>
            <w:ins w:id="1458" w:author="Huawei" w:date="2021-11-19T12:16:00Z">
              <w:r w:rsidRPr="00477FAB">
                <w:rPr>
                  <w:lang w:eastAsia="zh-CN"/>
                  <w:rPrChange w:id="1459" w:author="Huawei" w:date="2021-11-19T12:16:00Z">
                    <w:rPr>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460" w:author="Huawei" w:date="2021-11-19T12:16:00Z"/>
                <w:rPrChange w:id="1461" w:author="Huawei" w:date="2021-11-19T12:16:00Z">
                  <w:rPr>
                    <w:ins w:id="1462" w:author="Huawei" w:date="2021-11-19T12:16:00Z"/>
                  </w:rPr>
                </w:rPrChange>
              </w:rPr>
            </w:pPr>
            <w:ins w:id="1463" w:author="Huawei" w:date="2021-11-19T12:16:00Z">
              <w:r w:rsidRPr="00477FAB">
                <w:rPr>
                  <w:lang w:eastAsia="zh-CN"/>
                  <w:rPrChange w:id="1464" w:author="Huawei" w:date="2021-11-19T12:16:00Z">
                    <w:rPr>
                      <w:lang w:eastAsia="zh-CN"/>
                    </w:rPr>
                  </w:rPrChange>
                </w:rPr>
                <w:t>-</w:t>
              </w:r>
            </w:ins>
          </w:p>
        </w:tc>
      </w:tr>
      <w:tr w:rsidR="00477FAB" w:rsidRPr="00477FAB" w:rsidTr="00C805F5">
        <w:trPr>
          <w:ins w:id="1465"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466" w:author="Huawei" w:date="2021-11-19T12:16:00Z"/>
                <w:rFonts w:cs="Arial"/>
                <w:szCs w:val="18"/>
                <w:lang w:eastAsia="zh-CN"/>
                <w:rPrChange w:id="1467" w:author="Huawei" w:date="2021-11-19T12:16:00Z">
                  <w:rPr>
                    <w:ins w:id="1468" w:author="Huawei" w:date="2021-11-19T12:16:00Z"/>
                    <w:rFonts w:cs="Arial"/>
                    <w:szCs w:val="18"/>
                    <w:lang w:eastAsia="zh-CN"/>
                  </w:rPr>
                </w:rPrChange>
              </w:rPr>
            </w:pPr>
            <w:ins w:id="1469" w:author="Huawei" w:date="2021-11-19T12:16:00Z">
              <w:r w:rsidRPr="00477FAB">
                <w:rPr>
                  <w:rFonts w:cs="Arial"/>
                  <w:szCs w:val="18"/>
                  <w:lang w:eastAsia="zh-CN"/>
                  <w:rPrChange w:id="1470" w:author="Huawei" w:date="2021-11-19T12:16:00Z">
                    <w:rPr>
                      <w:rFonts w:cs="Arial"/>
                      <w:szCs w:val="18"/>
                      <w:lang w:eastAsia="zh-CN"/>
                    </w:rPr>
                  </w:rPrChange>
                </w:rPr>
                <w:t>18</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471" w:author="Huawei" w:date="2021-11-19T12:16:00Z"/>
                <w:rPrChange w:id="1472" w:author="Huawei" w:date="2021-11-19T12:16:00Z">
                  <w:rPr>
                    <w:ins w:id="1473" w:author="Huawei" w:date="2021-11-19T12:16:00Z"/>
                  </w:rPr>
                </w:rPrChange>
              </w:rPr>
            </w:pPr>
            <w:ins w:id="1474" w:author="Huawei" w:date="2021-11-19T12:16:00Z">
              <w:r w:rsidRPr="00477FAB">
                <w:rPr>
                  <w:rPrChange w:id="1475" w:author="Huawei" w:date="2021-11-19T12:16:00Z">
                    <w:rPr/>
                  </w:rPrChange>
                </w:rPr>
                <w:t>SS configures:</w:t>
              </w:r>
            </w:ins>
          </w:p>
          <w:p w:rsidR="00477FAB" w:rsidRPr="00477FAB" w:rsidRDefault="00477FAB" w:rsidP="00C805F5">
            <w:pPr>
              <w:pStyle w:val="TAL"/>
              <w:rPr>
                <w:ins w:id="1476" w:author="Huawei" w:date="2021-11-19T12:16:00Z"/>
                <w:rPrChange w:id="1477" w:author="Huawei" w:date="2021-11-19T12:16:00Z">
                  <w:rPr>
                    <w:ins w:id="1478" w:author="Huawei" w:date="2021-11-19T12:16:00Z"/>
                  </w:rPr>
                </w:rPrChange>
              </w:rPr>
            </w:pPr>
            <w:ins w:id="1479" w:author="Huawei" w:date="2021-11-19T12:16:00Z">
              <w:r w:rsidRPr="00477FAB">
                <w:rPr>
                  <w:rPrChange w:id="1480" w:author="Huawei" w:date="2021-11-19T12:16:00Z">
                    <w:rPr/>
                  </w:rPrChange>
                </w:rPr>
                <w:t>GNSS simulator</w:t>
              </w:r>
              <w:r w:rsidRPr="00477FAB">
                <w:rPr>
                  <w:lang w:eastAsia="zh-CN"/>
                  <w:rPrChange w:id="1481" w:author="Huawei" w:date="2021-11-19T12:16:00Z">
                    <w:rPr>
                      <w:lang w:eastAsia="zh-CN"/>
                    </w:rPr>
                  </w:rPrChange>
                </w:rPr>
                <w:t xml:space="preserve"> is configured for </w:t>
              </w:r>
              <w:r w:rsidRPr="00477FAB">
                <w:rPr>
                  <w:rPrChange w:id="1482" w:author="Huawei" w:date="2021-11-19T12:16:00Z">
                    <w:rPr/>
                  </w:rPrChange>
                </w:rPr>
                <w:t xml:space="preserve">Scenario #2: move from inside Geographical area #1 to outside Geographical area #1, and starts step 1 </w:t>
              </w:r>
              <w:r w:rsidRPr="00477FAB">
                <w:rPr>
                  <w:lang w:eastAsia="zh-CN"/>
                  <w:rPrChange w:id="1483" w:author="Huawei" w:date="2021-11-19T12:16:00Z">
                    <w:rPr>
                      <w:lang w:eastAsia="zh-CN"/>
                    </w:rPr>
                  </w:rPrChange>
                </w:rPr>
                <w:t xml:space="preserve">to simulate a location in the centre of Geographical </w:t>
              </w:r>
              <w:r w:rsidRPr="00477FAB">
                <w:rPr>
                  <w:rPrChange w:id="1484" w:author="Huawei" w:date="2021-11-19T12:16:00Z">
                    <w:rPr/>
                  </w:rPrChange>
                </w:rPr>
                <w:t xml:space="preserve">area #1 </w:t>
              </w:r>
              <w:r w:rsidRPr="00477FAB">
                <w:rPr>
                  <w:lang w:eastAsia="zh-CN"/>
                  <w:rPrChange w:id="1485" w:author="Huawei" w:date="2021-11-19T12:16:00Z">
                    <w:rPr>
                      <w:lang w:eastAsia="zh-CN"/>
                    </w:rPr>
                  </w:rPrChange>
                </w:rPr>
                <w:t xml:space="preserve">as defined in TS 38.508-1 [4] Table </w:t>
              </w:r>
              <w:r w:rsidRPr="00477FAB">
                <w:rPr>
                  <w:rPrChange w:id="1486" w:author="Huawei" w:date="2021-11-19T12:16:00Z">
                    <w:rPr/>
                  </w:rPrChange>
                </w:rPr>
                <w:t>4.11.2-2.</w:t>
              </w:r>
              <w:r w:rsidRPr="00477FAB">
                <w:rPr>
                  <w:lang w:eastAsia="zh-CN"/>
                  <w:rPrChange w:id="1487" w:author="Huawei" w:date="2021-11-19T12:16:00Z">
                    <w:rPr>
                      <w:lang w:eastAsia="zh-CN"/>
                    </w:rPr>
                  </w:rPrChange>
                </w:rPr>
                <w:t xml:space="preserve"> </w:t>
              </w:r>
              <w:r w:rsidRPr="00477FAB">
                <w:rPr>
                  <w:rPrChange w:id="1488" w:author="Huawei" w:date="2021-11-19T12:16:00Z">
                    <w:rPr/>
                  </w:rPrChange>
                </w:rPr>
                <w:t xml:space="preserve"> Geographical area #1 </w:t>
              </w:r>
              <w:r w:rsidRPr="00477FAB">
                <w:rPr>
                  <w:lang w:eastAsia="zh-CN"/>
                  <w:rPrChange w:id="1489" w:author="Huawei" w:date="2021-11-19T12:16:00Z">
                    <w:rPr>
                      <w:lang w:eastAsia="zh-CN"/>
                    </w:rPr>
                  </w:rPrChange>
                </w:rPr>
                <w:t>is also pre-configured in the UE.</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490" w:author="Huawei" w:date="2021-11-19T12:16:00Z"/>
                <w:lang w:eastAsia="zh-CN"/>
                <w:rPrChange w:id="1491" w:author="Huawei" w:date="2021-11-19T12:16:00Z">
                  <w:rPr>
                    <w:ins w:id="1492" w:author="Huawei" w:date="2021-11-19T12:16:00Z"/>
                    <w:lang w:eastAsia="zh-CN"/>
                  </w:rPr>
                </w:rPrChange>
              </w:rPr>
            </w:pPr>
            <w:ins w:id="1493" w:author="Huawei" w:date="2021-11-19T12:16:00Z">
              <w:r w:rsidRPr="00477FAB">
                <w:rPr>
                  <w:rFonts w:hint="eastAsia"/>
                  <w:lang w:eastAsia="zh-CN"/>
                  <w:rPrChange w:id="1494" w:author="Huawei" w:date="2021-11-19T12:16:00Z">
                    <w:rPr>
                      <w:rFonts w:hint="eastAsia"/>
                      <w:lang w:eastAsia="zh-CN"/>
                    </w:rPr>
                  </w:rPrChange>
                </w:rPr>
                <w: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495" w:author="Huawei" w:date="2021-11-19T12:16:00Z"/>
                <w:lang w:eastAsia="zh-CN"/>
                <w:rPrChange w:id="1496" w:author="Huawei" w:date="2021-11-19T12:16:00Z">
                  <w:rPr>
                    <w:ins w:id="1497" w:author="Huawei" w:date="2021-11-19T12:16:00Z"/>
                    <w:lang w:eastAsia="zh-CN"/>
                  </w:rPr>
                </w:rPrChange>
              </w:rPr>
            </w:pPr>
            <w:ins w:id="1498" w:author="Huawei" w:date="2021-11-19T12:16:00Z">
              <w:r w:rsidRPr="00477FAB">
                <w:rPr>
                  <w:rFonts w:hint="eastAsia"/>
                  <w:lang w:eastAsia="zh-CN"/>
                  <w:rPrChange w:id="1499" w:author="Huawei" w:date="2021-11-19T12:16:00Z">
                    <w:rPr>
                      <w:rFonts w:hint="eastAsia"/>
                      <w:lang w:eastAsia="zh-CN"/>
                    </w:rPr>
                  </w:rPrChange>
                </w:rPr>
                <w: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500" w:author="Huawei" w:date="2021-11-19T12:16:00Z"/>
                <w:lang w:eastAsia="zh-CN"/>
                <w:rPrChange w:id="1501" w:author="Huawei" w:date="2021-11-19T12:16:00Z">
                  <w:rPr>
                    <w:ins w:id="1502" w:author="Huawei" w:date="2021-11-19T12:16:00Z"/>
                    <w:lang w:eastAsia="zh-CN"/>
                  </w:rPr>
                </w:rPrChange>
              </w:rPr>
            </w:pPr>
            <w:ins w:id="1503" w:author="Huawei" w:date="2021-11-19T12:16:00Z">
              <w:r w:rsidRPr="00477FAB">
                <w:rPr>
                  <w:rFonts w:hint="eastAsia"/>
                  <w:lang w:eastAsia="zh-CN"/>
                  <w:rPrChange w:id="1504" w:author="Huawei" w:date="2021-11-19T12:16:00Z">
                    <w:rPr>
                      <w:rFonts w:hint="eastAsia"/>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505" w:author="Huawei" w:date="2021-11-19T12:16:00Z"/>
                <w:lang w:eastAsia="zh-CN"/>
                <w:rPrChange w:id="1506" w:author="Huawei" w:date="2021-11-19T12:16:00Z">
                  <w:rPr>
                    <w:ins w:id="1507" w:author="Huawei" w:date="2021-11-19T12:16:00Z"/>
                    <w:lang w:eastAsia="zh-CN"/>
                  </w:rPr>
                </w:rPrChange>
              </w:rPr>
            </w:pPr>
            <w:ins w:id="1508" w:author="Huawei" w:date="2021-11-19T12:16:00Z">
              <w:r w:rsidRPr="00477FAB">
                <w:rPr>
                  <w:rFonts w:hint="eastAsia"/>
                  <w:lang w:eastAsia="zh-CN"/>
                  <w:rPrChange w:id="1509" w:author="Huawei" w:date="2021-11-19T12:16:00Z">
                    <w:rPr>
                      <w:rFonts w:hint="eastAsia"/>
                      <w:lang w:eastAsia="zh-CN"/>
                    </w:rPr>
                  </w:rPrChange>
                </w:rPr>
                <w:t>-</w:t>
              </w:r>
            </w:ins>
          </w:p>
        </w:tc>
      </w:tr>
      <w:tr w:rsidR="00477FAB" w:rsidRPr="00477FAB" w:rsidTr="00C805F5">
        <w:trPr>
          <w:ins w:id="1510" w:author="Huawei" w:date="2021-11-19T12:16:00Z"/>
        </w:trPr>
        <w:tc>
          <w:tcPr>
            <w:tcW w:w="532" w:type="dxa"/>
            <w:tcBorders>
              <w:top w:val="single" w:sz="4" w:space="0" w:color="auto"/>
              <w:left w:val="single" w:sz="4" w:space="0" w:color="auto"/>
              <w:bottom w:val="single" w:sz="4" w:space="0" w:color="auto"/>
              <w:right w:val="single" w:sz="4" w:space="0" w:color="auto"/>
            </w:tcBorders>
            <w:hideMark/>
          </w:tcPr>
          <w:p w:rsidR="00477FAB" w:rsidRPr="00477FAB" w:rsidRDefault="00477FAB" w:rsidP="00C805F5">
            <w:pPr>
              <w:pStyle w:val="TAC"/>
              <w:rPr>
                <w:ins w:id="1511" w:author="Huawei" w:date="2021-11-19T12:16:00Z"/>
                <w:rPrChange w:id="1512" w:author="Huawei" w:date="2021-11-19T12:16:00Z">
                  <w:rPr>
                    <w:ins w:id="1513" w:author="Huawei" w:date="2021-11-19T12:16:00Z"/>
                  </w:rPr>
                </w:rPrChange>
              </w:rPr>
            </w:pPr>
            <w:ins w:id="1514" w:author="Huawei" w:date="2021-11-19T12:16:00Z">
              <w:r w:rsidRPr="00477FAB">
                <w:rPr>
                  <w:rPrChange w:id="1515" w:author="Huawei" w:date="2021-11-19T12:16:00Z">
                    <w:rPr/>
                  </w:rPrChange>
                </w:rPr>
                <w:t>19</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516" w:author="Huawei" w:date="2021-11-19T12:16:00Z"/>
                <w:rPrChange w:id="1517" w:author="Huawei" w:date="2021-11-19T12:16:00Z">
                  <w:rPr>
                    <w:ins w:id="1518" w:author="Huawei" w:date="2021-11-19T12:16:00Z"/>
                  </w:rPr>
                </w:rPrChange>
              </w:rPr>
            </w:pPr>
            <w:ins w:id="1519" w:author="Huawei" w:date="2021-11-19T12:16:00Z">
              <w:r w:rsidRPr="00477FAB">
                <w:rPr>
                  <w:rPrChange w:id="1520" w:author="Huawei" w:date="2021-11-19T12:16:00Z">
                    <w:rPr/>
                  </w:rPrChange>
                </w:rPr>
                <w:t xml:space="preserve">Check: Does the UE </w:t>
              </w:r>
              <w:r w:rsidRPr="00477FAB">
                <w:rPr>
                  <w:rPrChange w:id="1521" w:author="Huawei" w:date="2021-11-19T12:16:00Z">
                    <w:rPr>
                      <w:highlight w:val="yellow"/>
                    </w:rPr>
                  </w:rPrChange>
                </w:rPr>
                <w:t>synchronising on GNSS</w:t>
              </w:r>
              <w:r w:rsidRPr="00477FAB">
                <w:t xml:space="preserve"> </w:t>
              </w:r>
              <w:r w:rsidRPr="00477FAB">
                <w:rPr>
                  <w:rPrChange w:id="1522" w:author="Huawei" w:date="2021-11-19T12:16:00Z">
                    <w:rPr/>
                  </w:rPrChange>
                </w:rPr>
                <w:t xml:space="preserve">transmit V2X </w:t>
              </w:r>
              <w:proofErr w:type="spellStart"/>
              <w:r w:rsidRPr="00477FAB">
                <w:rPr>
                  <w:rPrChange w:id="1523" w:author="Huawei" w:date="2021-11-19T12:16:00Z">
                    <w:rPr/>
                  </w:rPrChange>
                </w:rPr>
                <w:t>sidelink</w:t>
              </w:r>
              <w:proofErr w:type="spellEnd"/>
              <w:r w:rsidRPr="00477FAB">
                <w:rPr>
                  <w:rPrChange w:id="1524" w:author="Huawei" w:date="2021-11-19T12:16:00Z">
                    <w:rPr/>
                  </w:rPrChange>
                </w:rPr>
                <w:t xml:space="preserve"> communication data over the PC5 interface in accordance with the resources in </w:t>
              </w:r>
              <w:r w:rsidRPr="00477FAB">
                <w:rPr>
                  <w:szCs w:val="18"/>
                  <w:lang w:eastAsia="zh-CN"/>
                  <w:rPrChange w:id="1525" w:author="Huawei" w:date="2021-11-19T12:16:00Z">
                    <w:rPr>
                      <w:szCs w:val="18"/>
                      <w:lang w:eastAsia="zh-CN"/>
                    </w:rPr>
                  </w:rPrChange>
                </w:rPr>
                <w:t>SL-</w:t>
              </w:r>
              <w:proofErr w:type="spellStart"/>
              <w:r w:rsidRPr="00477FAB">
                <w:rPr>
                  <w:szCs w:val="18"/>
                  <w:lang w:eastAsia="zh-CN"/>
                  <w:rPrChange w:id="1526" w:author="Huawei" w:date="2021-11-19T12:16:00Z">
                    <w:rPr>
                      <w:szCs w:val="18"/>
                      <w:lang w:eastAsia="zh-CN"/>
                    </w:rPr>
                  </w:rPrChange>
                </w:rPr>
                <w:t>PreconfigurationNR</w:t>
              </w:r>
              <w:proofErr w:type="spellEnd"/>
              <w:r w:rsidRPr="00477FAB">
                <w:rPr>
                  <w:szCs w:val="18"/>
                  <w:lang w:eastAsia="zh-CN"/>
                  <w:rPrChange w:id="1527" w:author="Huawei" w:date="2021-11-19T12:16:00Z">
                    <w:rPr>
                      <w:szCs w:val="18"/>
                      <w:lang w:eastAsia="zh-CN"/>
                    </w:rPr>
                  </w:rPrChange>
                </w:rPr>
                <w:t xml:space="preserve"> IE with </w:t>
              </w:r>
              <w:r w:rsidRPr="00477FAB">
                <w:rPr>
                  <w:szCs w:val="18"/>
                  <w:lang w:eastAsia="zh-CN"/>
                  <w:rPrChange w:id="1528" w:author="Huawei" w:date="2021-11-19T12:16:00Z">
                    <w:rPr>
                      <w:szCs w:val="18"/>
                      <w:highlight w:val="yellow"/>
                      <w:lang w:eastAsia="zh-CN"/>
                    </w:rPr>
                  </w:rPrChange>
                </w:rPr>
                <w:t>NRf3</w:t>
              </w:r>
              <w:r w:rsidRPr="00477FAB">
                <w:rPr>
                  <w:szCs w:val="18"/>
                  <w:lang w:eastAsia="zh-CN"/>
                </w:rPr>
                <w:t xml:space="preserve"> test frequency for NR </w:t>
              </w:r>
              <w:proofErr w:type="spellStart"/>
              <w:r w:rsidRPr="00477FAB">
                <w:rPr>
                  <w:szCs w:val="18"/>
                  <w:lang w:eastAsia="zh-CN"/>
                </w:rPr>
                <w:t>Sidelink</w:t>
              </w:r>
              <w:proofErr w:type="spellEnd"/>
              <w:r w:rsidRPr="00477FAB">
                <w:rPr>
                  <w:szCs w:val="18"/>
                  <w:lang w:eastAsia="zh-CN"/>
                </w:rPr>
                <w:t xml:space="preserve"> of</w:t>
              </w:r>
              <w:r w:rsidRPr="00477FAB">
                <w:rPr>
                  <w:szCs w:val="18"/>
                  <w:lang w:eastAsia="zh-CN"/>
                  <w:rPrChange w:id="1529" w:author="Huawei" w:date="2021-11-19T12:16:00Z">
                    <w:rPr>
                      <w:szCs w:val="18"/>
                      <w:lang w:eastAsia="zh-CN"/>
                    </w:rPr>
                  </w:rPrChange>
                </w:rPr>
                <w:t xml:space="preserve"> V2X policy in step</w:t>
              </w:r>
              <w:r w:rsidRPr="00477FAB">
                <w:rPr>
                  <w:rPrChange w:id="1530" w:author="Huawei" w:date="2021-11-19T12:16:00Z">
                    <w:rPr/>
                  </w:rPrChange>
                </w:rPr>
                <w:t xml:space="preserve"> 16?</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531" w:author="Huawei" w:date="2021-11-19T12:16:00Z"/>
                <w:rPrChange w:id="1532" w:author="Huawei" w:date="2021-11-19T12:16:00Z">
                  <w:rPr>
                    <w:ins w:id="1533" w:author="Huawei" w:date="2021-11-19T12:16:00Z"/>
                  </w:rPr>
                </w:rPrChange>
              </w:rPr>
            </w:pPr>
            <w:ins w:id="1534" w:author="Huawei" w:date="2021-11-19T12:16:00Z">
              <w:r w:rsidRPr="00477FAB">
                <w:rPr>
                  <w:rPrChange w:id="1535" w:author="Huawei" w:date="2021-11-19T12:16:00Z">
                    <w:rPr/>
                  </w:rPrChange>
                </w:rPr>
                <w:t>--&gt;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536" w:author="Huawei" w:date="2021-11-19T12:16:00Z"/>
                <w:rPrChange w:id="1537" w:author="Huawei" w:date="2021-11-19T12:16:00Z">
                  <w:rPr>
                    <w:ins w:id="1538" w:author="Huawei" w:date="2021-11-19T12:16:00Z"/>
                  </w:rPr>
                </w:rPrChange>
              </w:rPr>
            </w:pPr>
            <w:ins w:id="1539" w:author="Huawei" w:date="2021-11-19T12:16:00Z">
              <w:r w:rsidRPr="00477FAB">
                <w:rPr>
                  <w:rFonts w:hint="eastAsia"/>
                  <w:i/>
                  <w:rPrChange w:id="1540" w:author="Huawei" w:date="2021-11-19T12:16:00Z">
                    <w:rPr>
                      <w:rFonts w:hint="eastAsia"/>
                      <w:i/>
                    </w:rPr>
                  </w:rPrChange>
                </w:rPr>
                <w:t>V</w:t>
              </w:r>
              <w:r w:rsidRPr="00477FAB">
                <w:rPr>
                  <w:i/>
                  <w:rPrChange w:id="1541" w:author="Huawei" w:date="2021-11-19T12:16:00Z">
                    <w:rPr>
                      <w:i/>
                    </w:rPr>
                  </w:rPrChange>
                </w:rPr>
                <w:t>2X Data packet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542" w:author="Huawei" w:date="2021-11-19T12:16:00Z"/>
                <w:rPrChange w:id="1543" w:author="Huawei" w:date="2021-11-19T12:16:00Z">
                  <w:rPr>
                    <w:ins w:id="1544" w:author="Huawei" w:date="2021-11-19T12:16:00Z"/>
                  </w:rPr>
                </w:rPrChange>
              </w:rPr>
            </w:pPr>
            <w:ins w:id="1545" w:author="Huawei" w:date="2021-11-19T12:16:00Z">
              <w:r w:rsidRPr="00477FAB">
                <w:rPr>
                  <w:rPrChange w:id="1546" w:author="Huawei" w:date="2021-11-19T12:16:00Z">
                    <w:rPr/>
                  </w:rPrChange>
                </w:rPr>
                <w:t>4</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547" w:author="Huawei" w:date="2021-11-19T12:16:00Z"/>
                <w:rPrChange w:id="1548" w:author="Huawei" w:date="2021-11-19T12:16:00Z">
                  <w:rPr>
                    <w:ins w:id="1549" w:author="Huawei" w:date="2021-11-19T12:16:00Z"/>
                  </w:rPr>
                </w:rPrChange>
              </w:rPr>
            </w:pPr>
            <w:ins w:id="1550" w:author="Huawei" w:date="2021-11-19T12:16:00Z">
              <w:r w:rsidRPr="00477FAB">
                <w:rPr>
                  <w:rPrChange w:id="1551" w:author="Huawei" w:date="2021-11-19T12:16:00Z">
                    <w:rPr/>
                  </w:rPrChange>
                </w:rPr>
                <w:t>P</w:t>
              </w:r>
            </w:ins>
          </w:p>
        </w:tc>
      </w:tr>
      <w:tr w:rsidR="00477FAB" w:rsidRPr="00477FAB" w:rsidTr="00C805F5">
        <w:trPr>
          <w:ins w:id="1552" w:author="Huawei" w:date="2021-11-19T12:16:00Z"/>
        </w:trPr>
        <w:tc>
          <w:tcPr>
            <w:tcW w:w="532" w:type="dxa"/>
            <w:tcBorders>
              <w:top w:val="single" w:sz="4" w:space="0" w:color="auto"/>
              <w:left w:val="single" w:sz="4" w:space="0" w:color="auto"/>
              <w:bottom w:val="single" w:sz="4" w:space="0" w:color="auto"/>
              <w:right w:val="single" w:sz="4" w:space="0" w:color="auto"/>
            </w:tcBorders>
            <w:hideMark/>
          </w:tcPr>
          <w:p w:rsidR="00477FAB" w:rsidRPr="00477FAB" w:rsidRDefault="00477FAB" w:rsidP="00C805F5">
            <w:pPr>
              <w:pStyle w:val="TAC"/>
              <w:rPr>
                <w:ins w:id="1553" w:author="Huawei" w:date="2021-11-19T12:16:00Z"/>
                <w:rPrChange w:id="1554" w:author="Huawei" w:date="2021-11-19T12:16:00Z">
                  <w:rPr>
                    <w:ins w:id="1555" w:author="Huawei" w:date="2021-11-19T12:16:00Z"/>
                  </w:rPr>
                </w:rPrChange>
              </w:rPr>
            </w:pPr>
            <w:ins w:id="1556" w:author="Huawei" w:date="2021-11-19T12:16:00Z">
              <w:r w:rsidRPr="00477FAB">
                <w:rPr>
                  <w:rPrChange w:id="1557" w:author="Huawei" w:date="2021-11-19T12:16:00Z">
                    <w:rPr/>
                  </w:rPrChange>
                </w:rPr>
                <w:t>20</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558" w:author="Huawei" w:date="2021-11-19T12:16:00Z"/>
                <w:rPrChange w:id="1559" w:author="Huawei" w:date="2021-11-19T12:16:00Z">
                  <w:rPr>
                    <w:ins w:id="1560" w:author="Huawei" w:date="2021-11-19T12:16:00Z"/>
                  </w:rPr>
                </w:rPrChange>
              </w:rPr>
            </w:pPr>
            <w:ins w:id="1561" w:author="Huawei" w:date="2021-11-19T12:16:00Z">
              <w:r w:rsidRPr="00477FAB">
                <w:rPr>
                  <w:rPrChange w:id="1562" w:author="Huawei" w:date="2021-11-19T12:16:00Z">
                    <w:rPr/>
                  </w:rPrChange>
                </w:rPr>
                <w:t>SS configures:</w:t>
              </w:r>
            </w:ins>
          </w:p>
          <w:p w:rsidR="00477FAB" w:rsidRPr="00477FAB" w:rsidRDefault="00477FAB" w:rsidP="00C805F5">
            <w:pPr>
              <w:pStyle w:val="TAL"/>
              <w:rPr>
                <w:ins w:id="1563" w:author="Huawei" w:date="2021-11-19T12:16:00Z"/>
                <w:lang w:eastAsia="zh-CN"/>
                <w:rPrChange w:id="1564" w:author="Huawei" w:date="2021-11-19T12:16:00Z">
                  <w:rPr>
                    <w:ins w:id="1565" w:author="Huawei" w:date="2021-11-19T12:16:00Z"/>
                    <w:lang w:eastAsia="zh-CN"/>
                  </w:rPr>
                </w:rPrChange>
              </w:rPr>
            </w:pPr>
            <w:ins w:id="1566" w:author="Huawei" w:date="2021-11-19T12:16:00Z">
              <w:r w:rsidRPr="00477FAB">
                <w:rPr>
                  <w:rPrChange w:id="1567" w:author="Huawei" w:date="2021-11-19T12:16:00Z">
                    <w:rPr/>
                  </w:rPrChange>
                </w:rPr>
                <w:t>GNSS simulator</w:t>
              </w:r>
              <w:r w:rsidRPr="00477FAB">
                <w:rPr>
                  <w:lang w:eastAsia="zh-CN"/>
                  <w:rPrChange w:id="1568" w:author="Huawei" w:date="2021-11-19T12:16:00Z">
                    <w:rPr>
                      <w:lang w:eastAsia="zh-CN"/>
                    </w:rPr>
                  </w:rPrChange>
                </w:rPr>
                <w:t xml:space="preserve"> is triggered to start step 2 of </w:t>
              </w:r>
              <w:r w:rsidRPr="00477FAB">
                <w:rPr>
                  <w:rPrChange w:id="1569" w:author="Huawei" w:date="2021-11-19T12:16:00Z">
                    <w:rPr/>
                  </w:rPrChange>
                </w:rPr>
                <w:t xml:space="preserve">Scenario #2 to </w:t>
              </w:r>
              <w:r w:rsidRPr="00477FAB">
                <w:rPr>
                  <w:lang w:eastAsia="zh-CN"/>
                  <w:rPrChange w:id="1570" w:author="Huawei" w:date="2021-11-19T12:16:00Z">
                    <w:rPr>
                      <w:lang w:eastAsia="zh-CN"/>
                    </w:rPr>
                  </w:rPrChange>
                </w:rPr>
                <w:t xml:space="preserve">simulate the UE moving to a location outside </w:t>
              </w:r>
              <w:r w:rsidRPr="00477FAB">
                <w:rPr>
                  <w:rPrChange w:id="1571" w:author="Huawei" w:date="2021-11-19T12:16:00Z">
                    <w:rPr/>
                  </w:rPrChange>
                </w:rPr>
                <w:t>Geographical area #1</w:t>
              </w:r>
              <w:r w:rsidRPr="00477FAB">
                <w:rPr>
                  <w:i/>
                  <w:rPrChange w:id="1572" w:author="Huawei" w:date="2021-11-19T12:16:00Z">
                    <w:rPr>
                      <w:i/>
                    </w:rPr>
                  </w:rPrChange>
                </w:rPr>
                <w:t xml:space="preserve"> </w:t>
              </w:r>
              <w:r w:rsidRPr="00477FAB">
                <w:rPr>
                  <w:lang w:eastAsia="zh-CN"/>
                  <w:rPrChange w:id="1573" w:author="Huawei" w:date="2021-11-19T12:16:00Z">
                    <w:rPr>
                      <w:lang w:eastAsia="zh-CN"/>
                    </w:rPr>
                  </w:rPrChange>
                </w:rPr>
                <w:t xml:space="preserve">as defined in TS 38.508-1 [4] Table </w:t>
              </w:r>
              <w:r w:rsidRPr="00477FAB">
                <w:rPr>
                  <w:rPrChange w:id="1574" w:author="Huawei" w:date="2021-11-19T12:16:00Z">
                    <w:rPr/>
                  </w:rPrChange>
                </w:rPr>
                <w:t xml:space="preserve">4.11.2-2. </w:t>
              </w:r>
              <w:r w:rsidRPr="00477FAB">
                <w:rPr>
                  <w:lang w:eastAsia="zh-CN"/>
                  <w:rPrChange w:id="1575" w:author="Huawei" w:date="2021-11-19T12:16:00Z">
                    <w:rPr>
                      <w:lang w:eastAsia="zh-CN"/>
                    </w:rPr>
                  </w:rPrChange>
                </w:rPr>
                <w:t xml:space="preserve">The area outside </w:t>
              </w:r>
              <w:r w:rsidRPr="00477FAB">
                <w:rPr>
                  <w:rPrChange w:id="1576" w:author="Huawei" w:date="2021-11-19T12:16:00Z">
                    <w:rPr/>
                  </w:rPrChange>
                </w:rPr>
                <w:t xml:space="preserve">Geographical area #1 </w:t>
              </w:r>
              <w:r w:rsidRPr="00477FAB">
                <w:rPr>
                  <w:lang w:eastAsia="zh-CN"/>
                  <w:rPrChange w:id="1577" w:author="Huawei" w:date="2021-11-19T12:16:00Z">
                    <w:rPr>
                      <w:lang w:eastAsia="zh-CN"/>
                    </w:rPr>
                  </w:rPrChange>
                </w:rPr>
                <w:t>is not pre-configured in the UE.</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578" w:author="Huawei" w:date="2021-11-19T12:16:00Z"/>
                <w:lang w:eastAsia="zh-CN"/>
                <w:rPrChange w:id="1579" w:author="Huawei" w:date="2021-11-19T12:16:00Z">
                  <w:rPr>
                    <w:ins w:id="1580" w:author="Huawei" w:date="2021-11-19T12:16:00Z"/>
                    <w:lang w:eastAsia="zh-CN"/>
                  </w:rPr>
                </w:rPrChange>
              </w:rPr>
            </w:pPr>
            <w:ins w:id="1581" w:author="Huawei" w:date="2021-11-19T12:16:00Z">
              <w:r w:rsidRPr="00477FAB">
                <w:rPr>
                  <w:rFonts w:hint="eastAsia"/>
                  <w:lang w:eastAsia="zh-CN"/>
                  <w:rPrChange w:id="1582" w:author="Huawei" w:date="2021-11-19T12:16:00Z">
                    <w:rPr>
                      <w:rFonts w:hint="eastAsia"/>
                      <w:lang w:eastAsia="zh-CN"/>
                    </w:rPr>
                  </w:rPrChange>
                </w:rPr>
                <w: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583" w:author="Huawei" w:date="2021-11-19T12:16:00Z"/>
                <w:lang w:eastAsia="zh-CN"/>
                <w:rPrChange w:id="1584" w:author="Huawei" w:date="2021-11-19T12:16:00Z">
                  <w:rPr>
                    <w:ins w:id="1585" w:author="Huawei" w:date="2021-11-19T12:16:00Z"/>
                    <w:lang w:eastAsia="zh-CN"/>
                  </w:rPr>
                </w:rPrChange>
              </w:rPr>
            </w:pPr>
            <w:ins w:id="1586" w:author="Huawei" w:date="2021-11-19T12:16:00Z">
              <w:r w:rsidRPr="00477FAB">
                <w:rPr>
                  <w:rFonts w:hint="eastAsia"/>
                  <w:lang w:eastAsia="zh-CN"/>
                  <w:rPrChange w:id="1587" w:author="Huawei" w:date="2021-11-19T12:16:00Z">
                    <w:rPr>
                      <w:rFonts w:hint="eastAsia"/>
                      <w:lang w:eastAsia="zh-CN"/>
                    </w:rPr>
                  </w:rPrChange>
                </w:rPr>
                <w: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588" w:author="Huawei" w:date="2021-11-19T12:16:00Z"/>
                <w:lang w:eastAsia="zh-CN"/>
                <w:rPrChange w:id="1589" w:author="Huawei" w:date="2021-11-19T12:16:00Z">
                  <w:rPr>
                    <w:ins w:id="1590" w:author="Huawei" w:date="2021-11-19T12:16:00Z"/>
                    <w:lang w:eastAsia="zh-CN"/>
                  </w:rPr>
                </w:rPrChange>
              </w:rPr>
            </w:pPr>
            <w:ins w:id="1591" w:author="Huawei" w:date="2021-11-19T12:16:00Z">
              <w:r w:rsidRPr="00477FAB">
                <w:rPr>
                  <w:rFonts w:hint="eastAsia"/>
                  <w:lang w:eastAsia="zh-CN"/>
                  <w:rPrChange w:id="1592" w:author="Huawei" w:date="2021-11-19T12:16:00Z">
                    <w:rPr>
                      <w:rFonts w:hint="eastAsia"/>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593" w:author="Huawei" w:date="2021-11-19T12:16:00Z"/>
                <w:lang w:eastAsia="zh-CN"/>
                <w:rPrChange w:id="1594" w:author="Huawei" w:date="2021-11-19T12:16:00Z">
                  <w:rPr>
                    <w:ins w:id="1595" w:author="Huawei" w:date="2021-11-19T12:16:00Z"/>
                    <w:lang w:eastAsia="zh-CN"/>
                  </w:rPr>
                </w:rPrChange>
              </w:rPr>
            </w:pPr>
            <w:ins w:id="1596" w:author="Huawei" w:date="2021-11-19T12:16:00Z">
              <w:r w:rsidRPr="00477FAB">
                <w:rPr>
                  <w:rFonts w:hint="eastAsia"/>
                  <w:lang w:eastAsia="zh-CN"/>
                  <w:rPrChange w:id="1597" w:author="Huawei" w:date="2021-11-19T12:16:00Z">
                    <w:rPr>
                      <w:rFonts w:hint="eastAsia"/>
                      <w:lang w:eastAsia="zh-CN"/>
                    </w:rPr>
                  </w:rPrChange>
                </w:rPr>
                <w:t>-</w:t>
              </w:r>
            </w:ins>
          </w:p>
        </w:tc>
      </w:tr>
      <w:tr w:rsidR="00477FAB" w:rsidRPr="00477FAB" w:rsidTr="00C805F5">
        <w:trPr>
          <w:ins w:id="1598"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599" w:author="Huawei" w:date="2021-11-19T12:16:00Z"/>
                <w:rPrChange w:id="1600" w:author="Huawei" w:date="2021-11-19T12:16:00Z">
                  <w:rPr>
                    <w:ins w:id="1601" w:author="Huawei" w:date="2021-11-19T12:16:00Z"/>
                  </w:rPr>
                </w:rPrChange>
              </w:rPr>
            </w:pPr>
            <w:ins w:id="1602" w:author="Huawei" w:date="2021-11-19T12:16:00Z">
              <w:r w:rsidRPr="00477FAB">
                <w:rPr>
                  <w:rPrChange w:id="1603" w:author="Huawei" w:date="2021-11-19T12:16:00Z">
                    <w:rPr/>
                  </w:rPrChange>
                </w:rPr>
                <w:t>21</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604" w:author="Huawei" w:date="2021-11-19T12:16:00Z"/>
                <w:rPrChange w:id="1605" w:author="Huawei" w:date="2021-11-19T12:16:00Z">
                  <w:rPr>
                    <w:ins w:id="1606" w:author="Huawei" w:date="2021-11-19T12:16:00Z"/>
                  </w:rPr>
                </w:rPrChange>
              </w:rPr>
            </w:pPr>
            <w:ins w:id="1607" w:author="Huawei" w:date="2021-11-19T12:16:00Z">
              <w:r w:rsidRPr="00477FAB">
                <w:rPr>
                  <w:rPrChange w:id="1608" w:author="Huawei" w:date="2021-11-19T12:16:00Z">
                    <w:rPr/>
                  </w:rPrChange>
                </w:rPr>
                <w:t xml:space="preserve">Wait for </w:t>
              </w:r>
              <w:r w:rsidRPr="00477FAB">
                <w:rPr>
                  <w:lang w:eastAsia="zh-CN"/>
                  <w:rPrChange w:id="1609" w:author="Huawei" w:date="2021-11-19T12:16:00Z">
                    <w:rPr>
                      <w:lang w:eastAsia="zh-CN"/>
                    </w:rPr>
                  </w:rPrChange>
                </w:rPr>
                <w:t>71</w:t>
              </w:r>
              <w:r w:rsidRPr="00477FAB">
                <w:rPr>
                  <w:rPrChange w:id="1610" w:author="Huawei" w:date="2021-11-19T12:16:00Z">
                    <w:rPr/>
                  </w:rPrChange>
                </w:rPr>
                <w:t xml:space="preserve"> sec (as </w:t>
              </w:r>
              <w:r w:rsidRPr="00477FAB">
                <w:rPr>
                  <w:lang w:eastAsia="zh-CN"/>
                  <w:rPrChange w:id="1611" w:author="Huawei" w:date="2021-11-19T12:16:00Z">
                    <w:rPr>
                      <w:lang w:eastAsia="zh-CN"/>
                    </w:rPr>
                  </w:rPrChange>
                </w:rPr>
                <w:t xml:space="preserve">detailed in TS 38.508-1 [4] Table </w:t>
              </w:r>
              <w:r w:rsidRPr="00477FAB">
                <w:rPr>
                  <w:rPrChange w:id="1612" w:author="Huawei" w:date="2021-11-19T12:16:00Z">
                    <w:rPr/>
                  </w:rPrChange>
                </w:rPr>
                <w:t>4.11.2-2) to allow the simulated location for the UE to leave Geographical area #1 and for the UE to acquire new location data.</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613" w:author="Huawei" w:date="2021-11-19T12:16:00Z"/>
                <w:rPrChange w:id="1614" w:author="Huawei" w:date="2021-11-19T12:16:00Z">
                  <w:rPr>
                    <w:ins w:id="1615" w:author="Huawei" w:date="2021-11-19T12:16:00Z"/>
                  </w:rPr>
                </w:rPrChange>
              </w:rPr>
            </w:pPr>
            <w:ins w:id="1616" w:author="Huawei" w:date="2021-11-19T12:16:00Z">
              <w:r w:rsidRPr="00477FAB">
                <w:rPr>
                  <w:rPrChange w:id="1617" w:author="Huawei" w:date="2021-11-19T12:16:00Z">
                    <w:rPr/>
                  </w:rPrChange>
                </w:rPr>
                <w: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618" w:author="Huawei" w:date="2021-11-19T12:16:00Z"/>
                <w:rPrChange w:id="1619" w:author="Huawei" w:date="2021-11-19T12:16:00Z">
                  <w:rPr>
                    <w:ins w:id="1620" w:author="Huawei" w:date="2021-11-19T12:16:00Z"/>
                  </w:rPr>
                </w:rPrChange>
              </w:rPr>
            </w:pPr>
            <w:ins w:id="1621" w:author="Huawei" w:date="2021-11-19T12:16:00Z">
              <w:r w:rsidRPr="00477FAB">
                <w:rPr>
                  <w:rPrChange w:id="1622" w:author="Huawei" w:date="2021-11-19T12:16:00Z">
                    <w:rPr/>
                  </w:rPrChange>
                </w:rPr>
                <w: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623" w:author="Huawei" w:date="2021-11-19T12:16:00Z"/>
                <w:rPrChange w:id="1624" w:author="Huawei" w:date="2021-11-19T12:16:00Z">
                  <w:rPr>
                    <w:ins w:id="1625" w:author="Huawei" w:date="2021-11-19T12:16:00Z"/>
                  </w:rPr>
                </w:rPrChange>
              </w:rPr>
            </w:pPr>
            <w:ins w:id="1626" w:author="Huawei" w:date="2021-11-19T12:16:00Z">
              <w:r w:rsidRPr="00477FAB">
                <w:rPr>
                  <w:rPrChange w:id="1627" w:author="Huawei" w:date="2021-11-19T12:16:00Z">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628" w:author="Huawei" w:date="2021-11-19T12:16:00Z"/>
                <w:rPrChange w:id="1629" w:author="Huawei" w:date="2021-11-19T12:16:00Z">
                  <w:rPr>
                    <w:ins w:id="1630" w:author="Huawei" w:date="2021-11-19T12:16:00Z"/>
                  </w:rPr>
                </w:rPrChange>
              </w:rPr>
            </w:pPr>
            <w:ins w:id="1631" w:author="Huawei" w:date="2021-11-19T12:16:00Z">
              <w:r w:rsidRPr="00477FAB">
                <w:rPr>
                  <w:rPrChange w:id="1632" w:author="Huawei" w:date="2021-11-19T12:16:00Z">
                    <w:rPr/>
                  </w:rPrChange>
                </w:rPr>
                <w:t>-</w:t>
              </w:r>
            </w:ins>
          </w:p>
        </w:tc>
      </w:tr>
      <w:tr w:rsidR="00477FAB" w:rsidRPr="00477FAB" w:rsidTr="00C805F5">
        <w:trPr>
          <w:ins w:id="1633"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634" w:author="Huawei" w:date="2021-11-19T12:16:00Z"/>
                <w:rPrChange w:id="1635" w:author="Huawei" w:date="2021-11-19T12:16:00Z">
                  <w:rPr>
                    <w:ins w:id="1636" w:author="Huawei" w:date="2021-11-19T12:16:00Z"/>
                  </w:rPr>
                </w:rPrChange>
              </w:rPr>
            </w:pPr>
            <w:ins w:id="1637" w:author="Huawei" w:date="2021-11-19T12:16:00Z">
              <w:r w:rsidRPr="00477FAB">
                <w:rPr>
                  <w:rPrChange w:id="1638" w:author="Huawei" w:date="2021-11-19T12:16:00Z">
                    <w:rPr/>
                  </w:rPrChange>
                </w:rPr>
                <w:t>22</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639" w:author="Huawei" w:date="2021-11-19T12:16:00Z"/>
              </w:rPr>
            </w:pPr>
            <w:ins w:id="1640" w:author="Huawei" w:date="2021-11-19T12:16:00Z">
              <w:r w:rsidRPr="00477FAB">
                <w:rPr>
                  <w:rPrChange w:id="1641" w:author="Huawei" w:date="2021-11-19T12:16:00Z">
                    <w:rPr/>
                  </w:rPrChange>
                </w:rPr>
                <w:t xml:space="preserve">Check: Does the UE </w:t>
              </w:r>
              <w:r w:rsidRPr="00477FAB">
                <w:rPr>
                  <w:rPrChange w:id="1642" w:author="Huawei" w:date="2021-11-19T12:16:00Z">
                    <w:rPr>
                      <w:highlight w:val="yellow"/>
                    </w:rPr>
                  </w:rPrChange>
                </w:rPr>
                <w:t>synchronising on GNSS</w:t>
              </w:r>
              <w:r w:rsidRPr="00477FAB">
                <w:t xml:space="preserve"> </w:t>
              </w:r>
              <w:r w:rsidRPr="00477FAB">
                <w:rPr>
                  <w:rPrChange w:id="1643" w:author="Huawei" w:date="2021-11-19T12:16:00Z">
                    <w:rPr/>
                  </w:rPrChange>
                </w:rPr>
                <w:t xml:space="preserve">transmit, in the next 10 seconds, V2X </w:t>
              </w:r>
              <w:proofErr w:type="spellStart"/>
              <w:r w:rsidRPr="00477FAB">
                <w:rPr>
                  <w:rPrChange w:id="1644" w:author="Huawei" w:date="2021-11-19T12:16:00Z">
                    <w:rPr/>
                  </w:rPrChange>
                </w:rPr>
                <w:t>sidelink</w:t>
              </w:r>
              <w:proofErr w:type="spellEnd"/>
              <w:r w:rsidRPr="00477FAB">
                <w:rPr>
                  <w:rPrChange w:id="1645" w:author="Huawei" w:date="2021-11-19T12:16:00Z">
                    <w:rPr/>
                  </w:rPrChange>
                </w:rPr>
                <w:t xml:space="preserve"> communication data over the PC5 interface in accordance with the resources pre-configured in SL-</w:t>
              </w:r>
              <w:proofErr w:type="spellStart"/>
              <w:r w:rsidRPr="00477FAB">
                <w:rPr>
                  <w:rPrChange w:id="1646" w:author="Huawei" w:date="2021-11-19T12:16:00Z">
                    <w:rPr/>
                  </w:rPrChange>
                </w:rPr>
                <w:t>PreconfigurationNR</w:t>
              </w:r>
              <w:proofErr w:type="spellEnd"/>
              <w:r w:rsidRPr="00477FAB">
                <w:rPr>
                  <w:szCs w:val="18"/>
                  <w:lang w:eastAsia="zh-CN"/>
                  <w:rPrChange w:id="1647" w:author="Huawei" w:date="2021-11-19T12:16:00Z">
                    <w:rPr>
                      <w:szCs w:val="18"/>
                      <w:lang w:eastAsia="zh-CN"/>
                    </w:rPr>
                  </w:rPrChange>
                </w:rPr>
                <w:t xml:space="preserve"> IE with </w:t>
              </w:r>
              <w:r w:rsidRPr="00477FAB">
                <w:rPr>
                  <w:szCs w:val="18"/>
                  <w:lang w:eastAsia="zh-CN"/>
                  <w:rPrChange w:id="1648" w:author="Huawei" w:date="2021-11-19T12:16:00Z">
                    <w:rPr>
                      <w:szCs w:val="18"/>
                      <w:highlight w:val="yellow"/>
                      <w:lang w:eastAsia="zh-CN"/>
                    </w:rPr>
                  </w:rPrChange>
                </w:rPr>
                <w:t>NRf3</w:t>
              </w:r>
              <w:r w:rsidRPr="00477FAB">
                <w:rPr>
                  <w:szCs w:val="18"/>
                  <w:lang w:eastAsia="zh-CN"/>
                </w:rPr>
                <w:t xml:space="preserve"> test frequency for NR </w:t>
              </w:r>
              <w:proofErr w:type="spellStart"/>
              <w:r w:rsidRPr="00477FAB">
                <w:rPr>
                  <w:szCs w:val="18"/>
                  <w:lang w:eastAsia="zh-CN"/>
                </w:rPr>
                <w:t>Sidelink</w:t>
              </w:r>
              <w:proofErr w:type="spellEnd"/>
              <w:r w:rsidRPr="00477FAB">
                <w:rPr>
                  <w:szCs w:val="18"/>
                  <w:lang w:eastAsia="zh-CN"/>
                </w:rPr>
                <w:t xml:space="preserve"> of</w:t>
              </w:r>
              <w:r w:rsidRPr="00477FAB">
                <w:rPr>
                  <w:szCs w:val="18"/>
                  <w:lang w:eastAsia="zh-CN"/>
                  <w:rPrChange w:id="1649" w:author="Huawei" w:date="2021-11-19T12:16:00Z">
                    <w:rPr>
                      <w:szCs w:val="18"/>
                      <w:lang w:eastAsia="zh-CN"/>
                    </w:rPr>
                  </w:rPrChange>
                </w:rPr>
                <w:t xml:space="preserve"> V2X policy in step</w:t>
              </w:r>
              <w:r w:rsidRPr="00477FAB">
                <w:rPr>
                  <w:rPrChange w:id="1650" w:author="Huawei" w:date="2021-11-19T12:16:00Z">
                    <w:rPr/>
                  </w:rPrChange>
                </w:rPr>
                <w:t xml:space="preserve"> </w:t>
              </w:r>
              <w:r w:rsidRPr="00477FAB">
                <w:rPr>
                  <w:rPrChange w:id="1651" w:author="Huawei" w:date="2021-11-19T12:16:00Z">
                    <w:rPr>
                      <w:highlight w:val="yellow"/>
                    </w:rPr>
                  </w:rPrChange>
                </w:rPr>
                <w:t>17</w:t>
              </w:r>
              <w:r w:rsidRPr="00477FAB">
                <w:t>?</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652" w:author="Huawei" w:date="2021-11-19T12:16:00Z"/>
                <w:rPrChange w:id="1653" w:author="Huawei" w:date="2021-11-19T12:16:00Z">
                  <w:rPr>
                    <w:ins w:id="1654" w:author="Huawei" w:date="2021-11-19T12:16:00Z"/>
                  </w:rPr>
                </w:rPrChange>
              </w:rPr>
            </w:pPr>
            <w:ins w:id="1655" w:author="Huawei" w:date="2021-11-19T12:16:00Z">
              <w:r w:rsidRPr="00477FAB">
                <w:rPr>
                  <w:rPrChange w:id="1656" w:author="Huawei" w:date="2021-11-19T12:16:00Z">
                    <w:rPr/>
                  </w:rPrChange>
                </w:rPr>
                <w:t>--&gt;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657" w:author="Huawei" w:date="2021-11-19T12:16:00Z"/>
                <w:rPrChange w:id="1658" w:author="Huawei" w:date="2021-11-19T12:16:00Z">
                  <w:rPr>
                    <w:ins w:id="1659" w:author="Huawei" w:date="2021-11-19T12:16:00Z"/>
                  </w:rPr>
                </w:rPrChange>
              </w:rPr>
            </w:pPr>
            <w:ins w:id="1660" w:author="Huawei" w:date="2021-11-19T12:16:00Z">
              <w:r w:rsidRPr="00477FAB">
                <w:rPr>
                  <w:rFonts w:hint="eastAsia"/>
                  <w:i/>
                  <w:rPrChange w:id="1661" w:author="Huawei" w:date="2021-11-19T12:16:00Z">
                    <w:rPr>
                      <w:rFonts w:hint="eastAsia"/>
                      <w:i/>
                    </w:rPr>
                  </w:rPrChange>
                </w:rPr>
                <w:t>V</w:t>
              </w:r>
              <w:r w:rsidRPr="00477FAB">
                <w:rPr>
                  <w:i/>
                  <w:rPrChange w:id="1662" w:author="Huawei" w:date="2021-11-19T12:16:00Z">
                    <w:rPr>
                      <w:i/>
                    </w:rPr>
                  </w:rPrChange>
                </w:rPr>
                <w:t>2X Data packet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663" w:author="Huawei" w:date="2021-11-19T12:16:00Z"/>
                <w:rPrChange w:id="1664" w:author="Huawei" w:date="2021-11-19T12:16:00Z">
                  <w:rPr>
                    <w:ins w:id="1665" w:author="Huawei" w:date="2021-11-19T12:16:00Z"/>
                  </w:rPr>
                </w:rPrChange>
              </w:rPr>
            </w:pPr>
            <w:ins w:id="1666" w:author="Huawei" w:date="2021-11-19T12:16:00Z">
              <w:r w:rsidRPr="00477FAB">
                <w:rPr>
                  <w:rPrChange w:id="1667" w:author="Huawei" w:date="2021-11-19T12:16:00Z">
                    <w:rPr/>
                  </w:rPrChange>
                </w:rPr>
                <w:t>5</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668" w:author="Huawei" w:date="2021-11-19T12:16:00Z"/>
                <w:rPrChange w:id="1669" w:author="Huawei" w:date="2021-11-19T12:16:00Z">
                  <w:rPr>
                    <w:ins w:id="1670" w:author="Huawei" w:date="2021-11-19T12:16:00Z"/>
                  </w:rPr>
                </w:rPrChange>
              </w:rPr>
            </w:pPr>
            <w:ins w:id="1671" w:author="Huawei" w:date="2021-11-19T12:16:00Z">
              <w:r w:rsidRPr="00477FAB">
                <w:rPr>
                  <w:rPrChange w:id="1672" w:author="Huawei" w:date="2021-11-19T12:16:00Z">
                    <w:rPr/>
                  </w:rPrChange>
                </w:rPr>
                <w:t>F</w:t>
              </w:r>
            </w:ins>
          </w:p>
        </w:tc>
      </w:tr>
      <w:tr w:rsidR="00477FAB" w:rsidRPr="00477FAB" w:rsidTr="00C805F5">
        <w:trPr>
          <w:ins w:id="1673"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674" w:author="Huawei" w:date="2021-11-19T12:16:00Z"/>
                <w:lang w:eastAsia="zh-CN"/>
                <w:rPrChange w:id="1675" w:author="Huawei" w:date="2021-11-19T12:16:00Z">
                  <w:rPr>
                    <w:ins w:id="1676" w:author="Huawei" w:date="2021-11-19T12:16:00Z"/>
                    <w:lang w:eastAsia="zh-CN"/>
                  </w:rPr>
                </w:rPrChange>
              </w:rPr>
            </w:pPr>
            <w:ins w:id="1677" w:author="Huawei" w:date="2021-11-19T12:16:00Z">
              <w:r w:rsidRPr="00477FAB">
                <w:rPr>
                  <w:lang w:eastAsia="zh-CN"/>
                  <w:rPrChange w:id="1678" w:author="Huawei" w:date="2021-11-19T12:16:00Z">
                    <w:rPr>
                      <w:lang w:eastAsia="zh-CN"/>
                    </w:rPr>
                  </w:rPrChange>
                </w:rPr>
                <w:t>23</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679" w:author="Huawei" w:date="2021-11-19T12:16:00Z"/>
                <w:rPrChange w:id="1680" w:author="Huawei" w:date="2021-11-19T12:16:00Z">
                  <w:rPr>
                    <w:ins w:id="1681" w:author="Huawei" w:date="2021-11-19T12:16:00Z"/>
                  </w:rPr>
                </w:rPrChange>
              </w:rPr>
            </w:pPr>
            <w:ins w:id="1682" w:author="Huawei" w:date="2021-11-19T12:16:00Z">
              <w:r w:rsidRPr="00477FAB">
                <w:rPr>
                  <w:rPrChange w:id="1683" w:author="Huawei" w:date="2021-11-19T12:16:00Z">
                    <w:rPr/>
                  </w:rPrChange>
                </w:rPr>
                <w:t xml:space="preserve">Trigger UE to </w:t>
              </w:r>
              <w:r w:rsidRPr="00477FAB">
                <w:rPr>
                  <w:lang w:eastAsia="zh-CN"/>
                  <w:rPrChange w:id="1684" w:author="Huawei" w:date="2021-11-19T12:16:00Z">
                    <w:rPr>
                      <w:lang w:eastAsia="zh-CN"/>
                    </w:rPr>
                  </w:rPrChange>
                </w:rPr>
                <w:t>open</w:t>
              </w:r>
              <w:r w:rsidRPr="00477FAB">
                <w:rPr>
                  <w:rPrChange w:id="1685" w:author="Huawei" w:date="2021-11-19T12:16:00Z">
                    <w:rPr/>
                  </w:rPrChange>
                </w:rPr>
                <w:t xml:space="preserve"> UE test loop mode E</w:t>
              </w:r>
            </w:ins>
          </w:p>
          <w:p w:rsidR="00477FAB" w:rsidRPr="00477FAB" w:rsidRDefault="00477FAB" w:rsidP="00C805F5">
            <w:pPr>
              <w:pStyle w:val="TAL"/>
              <w:rPr>
                <w:ins w:id="1686" w:author="Huawei" w:date="2021-11-19T12:16:00Z"/>
                <w:rPrChange w:id="1687" w:author="Huawei" w:date="2021-11-19T12:16:00Z">
                  <w:rPr>
                    <w:ins w:id="1688" w:author="Huawei" w:date="2021-11-19T12:16:00Z"/>
                  </w:rPr>
                </w:rPrChange>
              </w:rPr>
            </w:pPr>
          </w:p>
          <w:p w:rsidR="00477FAB" w:rsidRPr="00477FAB" w:rsidRDefault="00477FAB" w:rsidP="00C805F5">
            <w:pPr>
              <w:pStyle w:val="TAL"/>
              <w:rPr>
                <w:ins w:id="1689" w:author="Huawei" w:date="2021-11-19T12:16:00Z"/>
                <w:rPrChange w:id="1690" w:author="Huawei" w:date="2021-11-19T12:16:00Z">
                  <w:rPr>
                    <w:ins w:id="1691" w:author="Huawei" w:date="2021-11-19T12:16:00Z"/>
                  </w:rPr>
                </w:rPrChange>
              </w:rPr>
            </w:pPr>
            <w:ins w:id="1692" w:author="Huawei" w:date="2021-11-19T12:16:00Z">
              <w:r w:rsidRPr="00477FAB">
                <w:rPr>
                  <w:lang w:eastAsia="zh-CN"/>
                  <w:rPrChange w:id="1693" w:author="Huawei" w:date="2021-11-19T12:16:00Z">
                    <w:rPr>
                      <w:lang w:eastAsia="zh-CN"/>
                    </w:rPr>
                  </w:rPrChange>
                </w:rPr>
                <w:t>NOTE:</w:t>
              </w:r>
              <w:r w:rsidRPr="00477FAB">
                <w:rPr>
                  <w:lang w:eastAsia="zh-CN"/>
                  <w:rPrChange w:id="1694" w:author="Huawei" w:date="2021-11-19T12:16:00Z">
                    <w:rPr>
                      <w:lang w:eastAsia="zh-CN"/>
                    </w:rPr>
                  </w:rPrChange>
                </w:rPr>
                <w:tab/>
                <w:t>The UE test loop mode E may be opened by MMI or AT command (+CCUTLE).</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695" w:author="Huawei" w:date="2021-11-19T12:16:00Z"/>
                <w:rPrChange w:id="1696" w:author="Huawei" w:date="2021-11-19T12:16:00Z">
                  <w:rPr>
                    <w:ins w:id="1697" w:author="Huawei" w:date="2021-11-19T12:16:00Z"/>
                  </w:rPr>
                </w:rPrChange>
              </w:rPr>
            </w:pPr>
            <w:ins w:id="1698" w:author="Huawei" w:date="2021-11-19T12:16:00Z">
              <w:r w:rsidRPr="00477FAB">
                <w:rPr>
                  <w:rPrChange w:id="1699" w:author="Huawei" w:date="2021-11-19T12:16:00Z">
                    <w:rPr/>
                  </w:rPrChange>
                </w:rPr>
                <w: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700" w:author="Huawei" w:date="2021-11-19T12:16:00Z"/>
                <w:i/>
                <w:rPrChange w:id="1701" w:author="Huawei" w:date="2021-11-19T12:16:00Z">
                  <w:rPr>
                    <w:ins w:id="1702" w:author="Huawei" w:date="2021-11-19T12:16:00Z"/>
                    <w:i/>
                  </w:rPr>
                </w:rPrChange>
              </w:rPr>
            </w:pPr>
            <w:ins w:id="1703" w:author="Huawei" w:date="2021-11-19T12:16:00Z">
              <w:r w:rsidRPr="00477FAB">
                <w:rPr>
                  <w:rPrChange w:id="1704" w:author="Huawei" w:date="2021-11-19T12:16:00Z">
                    <w:rPr/>
                  </w:rPrChange>
                </w:rPr>
                <w: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705" w:author="Huawei" w:date="2021-11-19T12:16:00Z"/>
                <w:rPrChange w:id="1706" w:author="Huawei" w:date="2021-11-19T12:16:00Z">
                  <w:rPr>
                    <w:ins w:id="1707" w:author="Huawei" w:date="2021-11-19T12:16:00Z"/>
                  </w:rPr>
                </w:rPrChange>
              </w:rPr>
            </w:pPr>
            <w:ins w:id="1708" w:author="Huawei" w:date="2021-11-19T12:16:00Z">
              <w:r w:rsidRPr="00477FAB">
                <w:rPr>
                  <w:rPrChange w:id="1709" w:author="Huawei" w:date="2021-11-19T12:16:00Z">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710" w:author="Huawei" w:date="2021-11-19T12:16:00Z"/>
                <w:rPrChange w:id="1711" w:author="Huawei" w:date="2021-11-19T12:16:00Z">
                  <w:rPr>
                    <w:ins w:id="1712" w:author="Huawei" w:date="2021-11-19T12:16:00Z"/>
                  </w:rPr>
                </w:rPrChange>
              </w:rPr>
            </w:pPr>
            <w:ins w:id="1713" w:author="Huawei" w:date="2021-11-19T12:16:00Z">
              <w:r w:rsidRPr="00477FAB">
                <w:rPr>
                  <w:rPrChange w:id="1714" w:author="Huawei" w:date="2021-11-19T12:16:00Z">
                    <w:rPr/>
                  </w:rPrChange>
                </w:rPr>
                <w:t>-</w:t>
              </w:r>
            </w:ins>
          </w:p>
        </w:tc>
      </w:tr>
      <w:tr w:rsidR="00477FAB" w:rsidRPr="00477FAB" w:rsidTr="00C805F5">
        <w:trPr>
          <w:ins w:id="1715" w:author="Huawei" w:date="2021-11-19T12:16:00Z"/>
        </w:trPr>
        <w:tc>
          <w:tcPr>
            <w:tcW w:w="532"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716" w:author="Huawei" w:date="2021-11-19T12:16:00Z"/>
                <w:rPrChange w:id="1717" w:author="Huawei" w:date="2021-11-19T12:16:00Z">
                  <w:rPr>
                    <w:ins w:id="1718" w:author="Huawei" w:date="2021-11-19T12:16:00Z"/>
                  </w:rPr>
                </w:rPrChange>
              </w:rPr>
            </w:pPr>
            <w:ins w:id="1719" w:author="Huawei" w:date="2021-11-19T12:16:00Z">
              <w:r w:rsidRPr="00477FAB">
                <w:rPr>
                  <w:rPrChange w:id="1720" w:author="Huawei" w:date="2021-11-19T12:16:00Z">
                    <w:rPr/>
                  </w:rPrChange>
                </w:rPr>
                <w:t>24</w:t>
              </w:r>
            </w:ins>
          </w:p>
        </w:tc>
        <w:tc>
          <w:tcPr>
            <w:tcW w:w="3964"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721" w:author="Huawei" w:date="2021-11-19T12:16:00Z"/>
                <w:rPrChange w:id="1722" w:author="Huawei" w:date="2021-11-19T12:16:00Z">
                  <w:rPr>
                    <w:ins w:id="1723" w:author="Huawei" w:date="2021-11-19T12:16:00Z"/>
                  </w:rPr>
                </w:rPrChange>
              </w:rPr>
            </w:pPr>
            <w:ins w:id="1724" w:author="Huawei" w:date="2021-11-19T12:16:00Z">
              <w:r w:rsidRPr="00477FAB">
                <w:rPr>
                  <w:rPrChange w:id="1725" w:author="Huawei" w:date="2021-11-19T12:16:00Z">
                    <w:rPr/>
                  </w:rPrChange>
                </w:rPr>
                <w:t>Trigger UE to deactivate UE test loop mode.</w:t>
              </w:r>
            </w:ins>
          </w:p>
          <w:p w:rsidR="00477FAB" w:rsidRPr="00477FAB" w:rsidRDefault="00477FAB" w:rsidP="00C805F5">
            <w:pPr>
              <w:pStyle w:val="TAL"/>
              <w:rPr>
                <w:ins w:id="1726" w:author="Huawei" w:date="2021-11-19T12:16:00Z"/>
                <w:rPrChange w:id="1727" w:author="Huawei" w:date="2021-11-19T12:16:00Z">
                  <w:rPr>
                    <w:ins w:id="1728" w:author="Huawei" w:date="2021-11-19T12:16:00Z"/>
                  </w:rPr>
                </w:rPrChange>
              </w:rPr>
            </w:pPr>
          </w:p>
          <w:p w:rsidR="00477FAB" w:rsidRPr="00477FAB" w:rsidRDefault="00477FAB" w:rsidP="00C805F5">
            <w:pPr>
              <w:pStyle w:val="TAN"/>
              <w:rPr>
                <w:ins w:id="1729" w:author="Huawei" w:date="2021-11-19T12:16:00Z"/>
                <w:rPrChange w:id="1730" w:author="Huawei" w:date="2021-11-19T12:16:00Z">
                  <w:rPr>
                    <w:ins w:id="1731" w:author="Huawei" w:date="2021-11-19T12:16:00Z"/>
                  </w:rPr>
                </w:rPrChange>
              </w:rPr>
            </w:pPr>
            <w:ins w:id="1732" w:author="Huawei" w:date="2021-11-19T12:16:00Z">
              <w:r w:rsidRPr="00477FAB">
                <w:rPr>
                  <w:rPrChange w:id="1733" w:author="Huawei" w:date="2021-11-19T12:16:00Z">
                    <w:rPr/>
                  </w:rPrChange>
                </w:rPr>
                <w:t>NOTE:</w:t>
              </w:r>
              <w:r w:rsidRPr="00477FAB">
                <w:rPr>
                  <w:rPrChange w:id="1734" w:author="Huawei" w:date="2021-11-19T12:16:00Z">
                    <w:rPr/>
                  </w:rPrChange>
                </w:rPr>
                <w:tab/>
                <w:t>The deactivation of UE test loop mode may be performed by MMI or AT command (+CATM).</w:t>
              </w:r>
            </w:ins>
          </w:p>
        </w:tc>
        <w:tc>
          <w:tcPr>
            <w:tcW w:w="6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735" w:author="Huawei" w:date="2021-11-19T12:16:00Z"/>
                <w:rPrChange w:id="1736" w:author="Huawei" w:date="2021-11-19T12:16:00Z">
                  <w:rPr>
                    <w:ins w:id="1737" w:author="Huawei" w:date="2021-11-19T12:16:00Z"/>
                  </w:rPr>
                </w:rPrChange>
              </w:rPr>
            </w:pPr>
            <w:ins w:id="1738" w:author="Huawei" w:date="2021-11-19T12:16:00Z">
              <w:r w:rsidRPr="00477FAB">
                <w:rPr>
                  <w:rPrChange w:id="1739" w:author="Huawei" w:date="2021-11-19T12:16:00Z">
                    <w:rPr/>
                  </w:rPrChange>
                </w:rPr>
                <w:t>-</w:t>
              </w:r>
            </w:ins>
          </w:p>
        </w:tc>
        <w:tc>
          <w:tcPr>
            <w:tcW w:w="3148"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740" w:author="Huawei" w:date="2021-11-19T12:16:00Z"/>
                <w:i/>
                <w:rPrChange w:id="1741" w:author="Huawei" w:date="2021-11-19T12:16:00Z">
                  <w:rPr>
                    <w:ins w:id="1742" w:author="Huawei" w:date="2021-11-19T12:16:00Z"/>
                    <w:i/>
                  </w:rPr>
                </w:rPrChange>
              </w:rPr>
            </w:pPr>
            <w:ins w:id="1743" w:author="Huawei" w:date="2021-11-19T12:16:00Z">
              <w:r w:rsidRPr="00477FAB">
                <w:rPr>
                  <w:rPrChange w:id="1744" w:author="Huawei" w:date="2021-11-19T12:16:00Z">
                    <w:rPr/>
                  </w:rPrChange>
                </w:rPr>
                <w:t>-</w:t>
              </w:r>
            </w:ins>
          </w:p>
        </w:tc>
        <w:tc>
          <w:tcPr>
            <w:tcW w:w="455"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745" w:author="Huawei" w:date="2021-11-19T12:16:00Z"/>
                <w:rPrChange w:id="1746" w:author="Huawei" w:date="2021-11-19T12:16:00Z">
                  <w:rPr>
                    <w:ins w:id="1747" w:author="Huawei" w:date="2021-11-19T12:16:00Z"/>
                  </w:rPr>
                </w:rPrChange>
              </w:rPr>
            </w:pPr>
            <w:ins w:id="1748" w:author="Huawei" w:date="2021-11-19T12:16:00Z">
              <w:r w:rsidRPr="00477FAB">
                <w:rPr>
                  <w:lang w:eastAsia="zh-CN"/>
                  <w:rPrChange w:id="1749" w:author="Huawei" w:date="2021-11-19T12:16:00Z">
                    <w:rPr>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C"/>
              <w:rPr>
                <w:ins w:id="1750" w:author="Huawei" w:date="2021-11-19T12:16:00Z"/>
                <w:rPrChange w:id="1751" w:author="Huawei" w:date="2021-11-19T12:16:00Z">
                  <w:rPr>
                    <w:ins w:id="1752" w:author="Huawei" w:date="2021-11-19T12:16:00Z"/>
                  </w:rPr>
                </w:rPrChange>
              </w:rPr>
            </w:pPr>
            <w:ins w:id="1753" w:author="Huawei" w:date="2021-11-19T12:16:00Z">
              <w:r w:rsidRPr="00477FAB">
                <w:rPr>
                  <w:lang w:eastAsia="zh-CN"/>
                  <w:rPrChange w:id="1754" w:author="Huawei" w:date="2021-11-19T12:16:00Z">
                    <w:rPr>
                      <w:lang w:eastAsia="zh-CN"/>
                    </w:rPr>
                  </w:rPrChange>
                </w:rPr>
                <w:t>-</w:t>
              </w:r>
            </w:ins>
          </w:p>
        </w:tc>
      </w:tr>
    </w:tbl>
    <w:p w:rsidR="00477FAB" w:rsidRPr="00477FAB" w:rsidRDefault="00477FAB" w:rsidP="00477FAB">
      <w:pPr>
        <w:rPr>
          <w:ins w:id="1755" w:author="Huawei" w:date="2021-11-19T12:16:00Z"/>
          <w:rPrChange w:id="1756" w:author="Huawei" w:date="2021-11-19T12:16:00Z">
            <w:rPr>
              <w:ins w:id="1757" w:author="Huawei" w:date="2021-11-19T12:16:00Z"/>
            </w:rPr>
          </w:rPrChange>
        </w:rPr>
      </w:pPr>
    </w:p>
    <w:p w:rsidR="00477FAB" w:rsidRPr="00477FAB" w:rsidRDefault="00477FAB" w:rsidP="00477FAB">
      <w:pPr>
        <w:pStyle w:val="H6"/>
        <w:rPr>
          <w:ins w:id="1758" w:author="Huawei" w:date="2021-11-19T12:16:00Z"/>
          <w:rPrChange w:id="1759" w:author="Huawei" w:date="2021-11-19T12:16:00Z">
            <w:rPr>
              <w:ins w:id="1760" w:author="Huawei" w:date="2021-11-19T12:16:00Z"/>
            </w:rPr>
          </w:rPrChange>
        </w:rPr>
      </w:pPr>
      <w:ins w:id="1761" w:author="Huawei" w:date="2021-11-19T12:16:00Z">
        <w:r w:rsidRPr="00477FAB">
          <w:rPr>
            <w:rPrChange w:id="1762" w:author="Huawei" w:date="2021-11-19T12:16:00Z">
              <w:rPr/>
            </w:rPrChange>
          </w:rPr>
          <w:lastRenderedPageBreak/>
          <w:t>13.1.1.3.3</w:t>
        </w:r>
        <w:r w:rsidRPr="00477FAB">
          <w:rPr>
            <w:rPrChange w:id="1763" w:author="Huawei" w:date="2021-11-19T12:16:00Z">
              <w:rPr/>
            </w:rPrChange>
          </w:rPr>
          <w:tab/>
          <w:t>Specific message contents</w:t>
        </w:r>
      </w:ins>
    </w:p>
    <w:p w:rsidR="00477FAB" w:rsidRPr="00477FAB" w:rsidRDefault="00477FAB" w:rsidP="00477FAB">
      <w:pPr>
        <w:pStyle w:val="TH"/>
        <w:rPr>
          <w:ins w:id="1764" w:author="Huawei" w:date="2021-11-19T12:16:00Z"/>
          <w:iCs/>
          <w:rPrChange w:id="1765" w:author="Huawei" w:date="2021-11-19T12:16:00Z">
            <w:rPr>
              <w:ins w:id="1766" w:author="Huawei" w:date="2021-11-19T12:16:00Z"/>
              <w:iCs/>
              <w:highlight w:val="yellow"/>
            </w:rPr>
          </w:rPrChange>
        </w:rPr>
      </w:pPr>
      <w:ins w:id="1767" w:author="Huawei" w:date="2021-11-19T12:16:00Z">
        <w:r w:rsidRPr="00477FAB">
          <w:rPr>
            <w:rPrChange w:id="1768" w:author="Huawei" w:date="2021-11-19T12:16:00Z">
              <w:rPr>
                <w:highlight w:val="yellow"/>
              </w:rPr>
            </w:rPrChange>
          </w:rPr>
          <w:t>Table 13.1.1.3.3-0: DL NAS TRANSPORT (step 7, 15</w:t>
        </w:r>
        <w:r w:rsidRPr="00477FAB">
          <w:rPr>
            <w:rFonts w:hint="eastAsia"/>
            <w:lang w:eastAsia="zh-CN"/>
            <w:rPrChange w:id="1769" w:author="Huawei" w:date="2021-11-19T12:16:00Z">
              <w:rPr>
                <w:rFonts w:hint="eastAsia"/>
                <w:highlight w:val="yellow"/>
                <w:lang w:eastAsia="zh-CN"/>
              </w:rPr>
            </w:rPrChange>
          </w:rPr>
          <w:t>,</w:t>
        </w:r>
        <w:r w:rsidRPr="00477FAB">
          <w:rPr>
            <w:lang w:eastAsia="zh-CN"/>
            <w:rPrChange w:id="1770" w:author="Huawei" w:date="2021-11-19T12:16:00Z">
              <w:rPr>
                <w:highlight w:val="yellow"/>
                <w:lang w:eastAsia="zh-CN"/>
              </w:rPr>
            </w:rPrChange>
          </w:rPr>
          <w:t xml:space="preserve"> </w:t>
        </w:r>
        <w:r w:rsidRPr="00477FAB">
          <w:rPr>
            <w:rPrChange w:id="1771" w:author="Huawei" w:date="2021-11-19T12:16:00Z">
              <w:rPr>
                <w:highlight w:val="yellow"/>
              </w:rPr>
            </w:rPrChange>
          </w:rPr>
          <w:t>Table 13.1.1.3.2-1)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7FAB" w:rsidRPr="00477FAB" w:rsidTr="00C805F5">
        <w:trPr>
          <w:gridBefore w:val="1"/>
          <w:wBefore w:w="9" w:type="dxa"/>
          <w:ins w:id="1772" w:author="Huawei" w:date="2021-11-19T12:16:00Z"/>
        </w:trPr>
        <w:tc>
          <w:tcPr>
            <w:tcW w:w="9738" w:type="dxa"/>
            <w:gridSpan w:val="4"/>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773" w:author="Huawei" w:date="2021-11-19T12:16:00Z"/>
                <w:rPrChange w:id="1774" w:author="Huawei" w:date="2021-11-19T12:16:00Z">
                  <w:rPr>
                    <w:ins w:id="1775" w:author="Huawei" w:date="2021-11-19T12:16:00Z"/>
                    <w:highlight w:val="yellow"/>
                  </w:rPr>
                </w:rPrChange>
              </w:rPr>
            </w:pPr>
            <w:ins w:id="1776" w:author="Huawei" w:date="2021-11-19T12:16:00Z">
              <w:r w:rsidRPr="00477FAB">
                <w:rPr>
                  <w:rPrChange w:id="1777" w:author="Huawei" w:date="2021-11-19T12:16:00Z">
                    <w:rPr>
                      <w:highlight w:val="yellow"/>
                    </w:rPr>
                  </w:rPrChange>
                </w:rPr>
                <w:t>Derivation Path: TS 38.508-1 [4] Table 4.7.1-11</w:t>
              </w:r>
            </w:ins>
          </w:p>
        </w:tc>
      </w:tr>
      <w:tr w:rsidR="00477FAB" w:rsidRPr="00477FAB" w:rsidTr="00C805F5">
        <w:tblPrEx>
          <w:tblCellMar>
            <w:left w:w="108" w:type="dxa"/>
            <w:right w:w="108" w:type="dxa"/>
          </w:tblCellMar>
        </w:tblPrEx>
        <w:trPr>
          <w:ins w:id="1778" w:author="Huawei" w:date="2021-11-19T12:16:00Z"/>
        </w:trPr>
        <w:tc>
          <w:tcPr>
            <w:tcW w:w="4535" w:type="dxa"/>
            <w:gridSpan w:val="2"/>
          </w:tcPr>
          <w:p w:rsidR="00477FAB" w:rsidRPr="00477FAB" w:rsidRDefault="00477FAB" w:rsidP="00C805F5">
            <w:pPr>
              <w:pStyle w:val="TAH"/>
              <w:rPr>
                <w:ins w:id="1779" w:author="Huawei" w:date="2021-11-19T12:16:00Z"/>
                <w:rPrChange w:id="1780" w:author="Huawei" w:date="2021-11-19T12:16:00Z">
                  <w:rPr>
                    <w:ins w:id="1781" w:author="Huawei" w:date="2021-11-19T12:16:00Z"/>
                    <w:highlight w:val="yellow"/>
                  </w:rPr>
                </w:rPrChange>
              </w:rPr>
            </w:pPr>
            <w:ins w:id="1782" w:author="Huawei" w:date="2021-11-19T12:16:00Z">
              <w:r w:rsidRPr="00477FAB">
                <w:rPr>
                  <w:rPrChange w:id="1783" w:author="Huawei" w:date="2021-11-19T12:16:00Z">
                    <w:rPr>
                      <w:highlight w:val="yellow"/>
                    </w:rPr>
                  </w:rPrChange>
                </w:rPr>
                <w:t>Information Element</w:t>
              </w:r>
            </w:ins>
          </w:p>
        </w:tc>
        <w:tc>
          <w:tcPr>
            <w:tcW w:w="2267" w:type="dxa"/>
          </w:tcPr>
          <w:p w:rsidR="00477FAB" w:rsidRPr="00477FAB" w:rsidRDefault="00477FAB" w:rsidP="00C805F5">
            <w:pPr>
              <w:pStyle w:val="TAH"/>
              <w:rPr>
                <w:ins w:id="1784" w:author="Huawei" w:date="2021-11-19T12:16:00Z"/>
                <w:rPrChange w:id="1785" w:author="Huawei" w:date="2021-11-19T12:16:00Z">
                  <w:rPr>
                    <w:ins w:id="1786" w:author="Huawei" w:date="2021-11-19T12:16:00Z"/>
                    <w:highlight w:val="yellow"/>
                  </w:rPr>
                </w:rPrChange>
              </w:rPr>
            </w:pPr>
            <w:ins w:id="1787" w:author="Huawei" w:date="2021-11-19T12:16:00Z">
              <w:r w:rsidRPr="00477FAB">
                <w:rPr>
                  <w:rPrChange w:id="1788" w:author="Huawei" w:date="2021-11-19T12:16:00Z">
                    <w:rPr>
                      <w:highlight w:val="yellow"/>
                    </w:rPr>
                  </w:rPrChange>
                </w:rPr>
                <w:t>Value/remark</w:t>
              </w:r>
            </w:ins>
          </w:p>
        </w:tc>
        <w:tc>
          <w:tcPr>
            <w:tcW w:w="1700" w:type="dxa"/>
          </w:tcPr>
          <w:p w:rsidR="00477FAB" w:rsidRPr="00477FAB" w:rsidRDefault="00477FAB" w:rsidP="00C805F5">
            <w:pPr>
              <w:pStyle w:val="TAH"/>
              <w:rPr>
                <w:ins w:id="1789" w:author="Huawei" w:date="2021-11-19T12:16:00Z"/>
                <w:rPrChange w:id="1790" w:author="Huawei" w:date="2021-11-19T12:16:00Z">
                  <w:rPr>
                    <w:ins w:id="1791" w:author="Huawei" w:date="2021-11-19T12:16:00Z"/>
                    <w:highlight w:val="yellow"/>
                  </w:rPr>
                </w:rPrChange>
              </w:rPr>
            </w:pPr>
            <w:ins w:id="1792" w:author="Huawei" w:date="2021-11-19T12:16:00Z">
              <w:r w:rsidRPr="00477FAB">
                <w:rPr>
                  <w:rPrChange w:id="1793" w:author="Huawei" w:date="2021-11-19T12:16:00Z">
                    <w:rPr>
                      <w:highlight w:val="yellow"/>
                    </w:rPr>
                  </w:rPrChange>
                </w:rPr>
                <w:t>Comment</w:t>
              </w:r>
            </w:ins>
          </w:p>
        </w:tc>
        <w:tc>
          <w:tcPr>
            <w:tcW w:w="1245" w:type="dxa"/>
          </w:tcPr>
          <w:p w:rsidR="00477FAB" w:rsidRPr="00477FAB" w:rsidRDefault="00477FAB" w:rsidP="00C805F5">
            <w:pPr>
              <w:pStyle w:val="TAH"/>
              <w:rPr>
                <w:ins w:id="1794" w:author="Huawei" w:date="2021-11-19T12:16:00Z"/>
                <w:rPrChange w:id="1795" w:author="Huawei" w:date="2021-11-19T12:16:00Z">
                  <w:rPr>
                    <w:ins w:id="1796" w:author="Huawei" w:date="2021-11-19T12:16:00Z"/>
                    <w:highlight w:val="yellow"/>
                  </w:rPr>
                </w:rPrChange>
              </w:rPr>
            </w:pPr>
            <w:ins w:id="1797" w:author="Huawei" w:date="2021-11-19T12:16:00Z">
              <w:r w:rsidRPr="00477FAB">
                <w:rPr>
                  <w:rPrChange w:id="1798" w:author="Huawei" w:date="2021-11-19T12:16:00Z">
                    <w:rPr>
                      <w:highlight w:val="yellow"/>
                    </w:rPr>
                  </w:rPrChange>
                </w:rPr>
                <w:t>Condition</w:t>
              </w:r>
            </w:ins>
          </w:p>
        </w:tc>
      </w:tr>
      <w:tr w:rsidR="00477FAB" w:rsidRPr="00477FAB" w:rsidTr="00C805F5">
        <w:tblPrEx>
          <w:tblCellMar>
            <w:left w:w="108" w:type="dxa"/>
            <w:right w:w="108" w:type="dxa"/>
          </w:tblCellMar>
        </w:tblPrEx>
        <w:trPr>
          <w:ins w:id="1799" w:author="Huawei" w:date="2021-11-19T12:16:00Z"/>
        </w:trPr>
        <w:tc>
          <w:tcPr>
            <w:tcW w:w="4535" w:type="dxa"/>
            <w:gridSpan w:val="2"/>
          </w:tcPr>
          <w:p w:rsidR="00477FAB" w:rsidRPr="00477FAB" w:rsidRDefault="00477FAB" w:rsidP="00C805F5">
            <w:pPr>
              <w:pStyle w:val="TAL"/>
              <w:rPr>
                <w:ins w:id="1800" w:author="Huawei" w:date="2021-11-19T12:16:00Z"/>
                <w:rPrChange w:id="1801" w:author="Huawei" w:date="2021-11-19T12:16:00Z">
                  <w:rPr>
                    <w:ins w:id="1802" w:author="Huawei" w:date="2021-11-19T12:16:00Z"/>
                    <w:highlight w:val="yellow"/>
                  </w:rPr>
                </w:rPrChange>
              </w:rPr>
            </w:pPr>
            <w:ins w:id="1803" w:author="Huawei" w:date="2021-11-19T12:16:00Z">
              <w:r w:rsidRPr="00477FAB">
                <w:rPr>
                  <w:rPrChange w:id="1804" w:author="Huawei" w:date="2021-11-19T12:16:00Z">
                    <w:rPr>
                      <w:highlight w:val="yellow"/>
                    </w:rPr>
                  </w:rPrChange>
                </w:rPr>
                <w:t>Payload container type</w:t>
              </w:r>
            </w:ins>
          </w:p>
        </w:tc>
        <w:tc>
          <w:tcPr>
            <w:tcW w:w="2267" w:type="dxa"/>
          </w:tcPr>
          <w:p w:rsidR="00477FAB" w:rsidRPr="00477FAB" w:rsidRDefault="00477FAB" w:rsidP="00C805F5">
            <w:pPr>
              <w:pStyle w:val="TAL"/>
              <w:rPr>
                <w:ins w:id="1805" w:author="Huawei" w:date="2021-11-19T12:16:00Z"/>
                <w:rPrChange w:id="1806" w:author="Huawei" w:date="2021-11-19T12:16:00Z">
                  <w:rPr>
                    <w:ins w:id="1807" w:author="Huawei" w:date="2021-11-19T12:16:00Z"/>
                    <w:highlight w:val="yellow"/>
                  </w:rPr>
                </w:rPrChange>
              </w:rPr>
            </w:pPr>
            <w:ins w:id="1808" w:author="Huawei" w:date="2021-11-19T12:16:00Z">
              <w:r w:rsidRPr="00477FAB">
                <w:rPr>
                  <w:rPrChange w:id="1809" w:author="Huawei" w:date="2021-11-19T12:16:00Z">
                    <w:rPr>
                      <w:highlight w:val="yellow"/>
                    </w:rPr>
                  </w:rPrChange>
                </w:rPr>
                <w:t>‘0101’B</w:t>
              </w:r>
            </w:ins>
          </w:p>
        </w:tc>
        <w:tc>
          <w:tcPr>
            <w:tcW w:w="1700" w:type="dxa"/>
          </w:tcPr>
          <w:p w:rsidR="00477FAB" w:rsidRPr="00477FAB" w:rsidRDefault="00477FAB" w:rsidP="00C805F5">
            <w:pPr>
              <w:pStyle w:val="TAL"/>
              <w:rPr>
                <w:ins w:id="1810" w:author="Huawei" w:date="2021-11-19T12:16:00Z"/>
                <w:rPrChange w:id="1811" w:author="Huawei" w:date="2021-11-19T12:16:00Z">
                  <w:rPr>
                    <w:ins w:id="1812" w:author="Huawei" w:date="2021-11-19T12:16:00Z"/>
                    <w:highlight w:val="yellow"/>
                  </w:rPr>
                </w:rPrChange>
              </w:rPr>
            </w:pPr>
            <w:ins w:id="1813" w:author="Huawei" w:date="2021-11-19T12:16:00Z">
              <w:r w:rsidRPr="00477FAB">
                <w:rPr>
                  <w:lang w:eastAsia="ko-KR"/>
                  <w:rPrChange w:id="1814" w:author="Huawei" w:date="2021-11-19T12:16:00Z">
                    <w:rPr>
                      <w:highlight w:val="yellow"/>
                      <w:lang w:eastAsia="ko-KR"/>
                    </w:rPr>
                  </w:rPrChange>
                </w:rPr>
                <w:t>UE policy container type</w:t>
              </w:r>
            </w:ins>
          </w:p>
        </w:tc>
        <w:tc>
          <w:tcPr>
            <w:tcW w:w="1245" w:type="dxa"/>
          </w:tcPr>
          <w:p w:rsidR="00477FAB" w:rsidRPr="00477FAB" w:rsidRDefault="00477FAB" w:rsidP="00C805F5">
            <w:pPr>
              <w:pStyle w:val="TAL"/>
              <w:rPr>
                <w:ins w:id="1815" w:author="Huawei" w:date="2021-11-19T12:16:00Z"/>
                <w:rPrChange w:id="1816" w:author="Huawei" w:date="2021-11-19T12:16:00Z">
                  <w:rPr>
                    <w:ins w:id="1817" w:author="Huawei" w:date="2021-11-19T12:16:00Z"/>
                    <w:highlight w:val="yellow"/>
                  </w:rPr>
                </w:rPrChange>
              </w:rPr>
            </w:pPr>
          </w:p>
        </w:tc>
      </w:tr>
      <w:tr w:rsidR="00477FAB" w:rsidRPr="00477FAB" w:rsidTr="00C805F5">
        <w:tblPrEx>
          <w:tblCellMar>
            <w:left w:w="108" w:type="dxa"/>
            <w:right w:w="108" w:type="dxa"/>
          </w:tblCellMar>
        </w:tblPrEx>
        <w:trPr>
          <w:ins w:id="1818" w:author="Huawei" w:date="2021-11-19T12:16:00Z"/>
        </w:trPr>
        <w:tc>
          <w:tcPr>
            <w:tcW w:w="4535" w:type="dxa"/>
            <w:gridSpan w:val="2"/>
          </w:tcPr>
          <w:p w:rsidR="00477FAB" w:rsidRPr="00477FAB" w:rsidRDefault="00477FAB" w:rsidP="00C805F5">
            <w:pPr>
              <w:pStyle w:val="TAL"/>
              <w:rPr>
                <w:ins w:id="1819" w:author="Huawei" w:date="2021-11-19T12:16:00Z"/>
                <w:rPrChange w:id="1820" w:author="Huawei" w:date="2021-11-19T12:16:00Z">
                  <w:rPr>
                    <w:ins w:id="1821" w:author="Huawei" w:date="2021-11-19T12:16:00Z"/>
                    <w:highlight w:val="yellow"/>
                  </w:rPr>
                </w:rPrChange>
              </w:rPr>
            </w:pPr>
            <w:ins w:id="1822" w:author="Huawei" w:date="2021-11-19T12:16:00Z">
              <w:r w:rsidRPr="00477FAB">
                <w:rPr>
                  <w:rPrChange w:id="1823" w:author="Huawei" w:date="2021-11-19T12:16:00Z">
                    <w:rPr>
                      <w:highlight w:val="yellow"/>
                    </w:rPr>
                  </w:rPrChange>
                </w:rPr>
                <w:t>Payload container</w:t>
              </w:r>
            </w:ins>
          </w:p>
        </w:tc>
        <w:tc>
          <w:tcPr>
            <w:tcW w:w="2267" w:type="dxa"/>
          </w:tcPr>
          <w:p w:rsidR="00477FAB" w:rsidRPr="00477FAB" w:rsidRDefault="00477FAB" w:rsidP="00C805F5">
            <w:pPr>
              <w:pStyle w:val="TAL"/>
              <w:rPr>
                <w:ins w:id="1824" w:author="Huawei" w:date="2021-11-19T12:16:00Z"/>
              </w:rPr>
            </w:pPr>
            <w:ins w:id="1825" w:author="Huawei" w:date="2021-11-19T12:16:00Z">
              <w:r w:rsidRPr="00477FAB">
                <w:rPr>
                  <w:rPrChange w:id="1826" w:author="Huawei" w:date="2021-11-19T12:16:00Z">
                    <w:rPr>
                      <w:highlight w:val="yellow"/>
                    </w:rPr>
                  </w:rPrChange>
                </w:rPr>
                <w:t>Set according to Table 13.1.1.3.3-1</w:t>
              </w:r>
            </w:ins>
          </w:p>
        </w:tc>
        <w:tc>
          <w:tcPr>
            <w:tcW w:w="1700" w:type="dxa"/>
          </w:tcPr>
          <w:p w:rsidR="00477FAB" w:rsidRPr="00477FAB" w:rsidRDefault="00477FAB" w:rsidP="00C805F5">
            <w:pPr>
              <w:pStyle w:val="TAL"/>
              <w:rPr>
                <w:ins w:id="1827" w:author="Huawei" w:date="2021-11-19T12:16:00Z"/>
                <w:rPrChange w:id="1828" w:author="Huawei" w:date="2021-11-19T12:16:00Z">
                  <w:rPr>
                    <w:ins w:id="1829" w:author="Huawei" w:date="2021-11-19T12:16:00Z"/>
                  </w:rPr>
                </w:rPrChange>
              </w:rPr>
            </w:pPr>
          </w:p>
        </w:tc>
        <w:tc>
          <w:tcPr>
            <w:tcW w:w="1245" w:type="dxa"/>
          </w:tcPr>
          <w:p w:rsidR="00477FAB" w:rsidRPr="00477FAB" w:rsidRDefault="00477FAB" w:rsidP="00C805F5">
            <w:pPr>
              <w:pStyle w:val="TAL"/>
              <w:rPr>
                <w:ins w:id="1830" w:author="Huawei" w:date="2021-11-19T12:16:00Z"/>
                <w:rPrChange w:id="1831" w:author="Huawei" w:date="2021-11-19T12:16:00Z">
                  <w:rPr>
                    <w:ins w:id="1832" w:author="Huawei" w:date="2021-11-19T12:16:00Z"/>
                  </w:rPr>
                </w:rPrChange>
              </w:rPr>
            </w:pPr>
          </w:p>
        </w:tc>
      </w:tr>
    </w:tbl>
    <w:p w:rsidR="00477FAB" w:rsidRPr="00477FAB" w:rsidRDefault="00477FAB" w:rsidP="00477FAB">
      <w:pPr>
        <w:rPr>
          <w:ins w:id="1833" w:author="Huawei" w:date="2021-11-19T12:16:00Z"/>
          <w:rPrChange w:id="1834" w:author="Huawei" w:date="2021-11-19T12:16:00Z">
            <w:rPr>
              <w:ins w:id="1835" w:author="Huawei" w:date="2021-11-19T12:16:00Z"/>
            </w:rPr>
          </w:rPrChange>
        </w:rPr>
      </w:pPr>
    </w:p>
    <w:p w:rsidR="00477FAB" w:rsidRPr="00477FAB" w:rsidRDefault="00477FAB" w:rsidP="00477FAB">
      <w:pPr>
        <w:pStyle w:val="TH"/>
        <w:rPr>
          <w:ins w:id="1836" w:author="Huawei" w:date="2021-11-19T12:16:00Z"/>
          <w:iCs/>
          <w:rPrChange w:id="1837" w:author="Huawei" w:date="2021-11-19T12:16:00Z">
            <w:rPr>
              <w:ins w:id="1838" w:author="Huawei" w:date="2021-11-19T12:16:00Z"/>
              <w:iCs/>
            </w:rPr>
          </w:rPrChange>
        </w:rPr>
      </w:pPr>
      <w:ins w:id="1839" w:author="Huawei" w:date="2021-11-19T12:16:00Z">
        <w:r w:rsidRPr="00477FAB">
          <w:rPr>
            <w:rPrChange w:id="1840" w:author="Huawei" w:date="2021-11-19T12:16:00Z">
              <w:rPr/>
            </w:rPrChange>
          </w:rPr>
          <w:t xml:space="preserve">Table 13.1.1.3.3-1: </w:t>
        </w:r>
        <w:r w:rsidRPr="00477FAB">
          <w:rPr>
            <w:iCs/>
            <w:rPrChange w:id="1841" w:author="Huawei" w:date="2021-11-19T12:16:00Z">
              <w:rPr>
                <w:iCs/>
              </w:rPr>
            </w:rPrChange>
          </w:rPr>
          <w:t>MANAGE UE POLICY COMMAND</w:t>
        </w:r>
        <w:r w:rsidRPr="00477FAB">
          <w:rPr>
            <w:rPrChange w:id="1842" w:author="Huawei" w:date="2021-11-19T12:16:00Z">
              <w:rPr/>
            </w:rPrChange>
          </w:rPr>
          <w:t xml:space="preserve"> (</w:t>
        </w:r>
        <w:r w:rsidRPr="00477FAB">
          <w:rPr>
            <w:rPrChange w:id="1843" w:author="Huawei" w:date="2021-11-19T12:16:00Z">
              <w:rPr>
                <w:highlight w:val="yellow"/>
              </w:rPr>
            </w:rPrChange>
          </w:rPr>
          <w:t>step 7, 15</w:t>
        </w:r>
        <w:r w:rsidRPr="00477FAB">
          <w:rPr>
            <w:rFonts w:hint="eastAsia"/>
            <w:lang w:eastAsia="zh-CN"/>
          </w:rPr>
          <w:t>,</w:t>
        </w:r>
        <w:r w:rsidRPr="00477FAB">
          <w:rPr>
            <w:lang w:eastAsia="zh-CN"/>
          </w:rPr>
          <w:t xml:space="preserve"> </w:t>
        </w:r>
        <w:r w:rsidRPr="00477FAB">
          <w:t xml:space="preserve">Table </w:t>
        </w:r>
        <w:r w:rsidRPr="00477FAB">
          <w:rPr>
            <w:rPrChange w:id="1844" w:author="Huawei" w:date="2021-11-19T12:16:00Z">
              <w:rPr/>
            </w:rPrChange>
          </w:rPr>
          <w:t>13.1.1.3.2-1)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7FAB" w:rsidRPr="00477FAB" w:rsidTr="00C805F5">
        <w:trPr>
          <w:gridBefore w:val="1"/>
          <w:wBefore w:w="9" w:type="dxa"/>
          <w:ins w:id="1845" w:author="Huawei" w:date="2021-11-19T12:16:00Z"/>
        </w:trPr>
        <w:tc>
          <w:tcPr>
            <w:tcW w:w="9738" w:type="dxa"/>
            <w:gridSpan w:val="4"/>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1846" w:author="Huawei" w:date="2021-11-19T12:16:00Z"/>
                <w:rPrChange w:id="1847" w:author="Huawei" w:date="2021-11-19T12:16:00Z">
                  <w:rPr>
                    <w:ins w:id="1848" w:author="Huawei" w:date="2021-11-19T12:16:00Z"/>
                  </w:rPr>
                </w:rPrChange>
              </w:rPr>
            </w:pPr>
            <w:ins w:id="1849" w:author="Huawei" w:date="2021-11-19T12:16:00Z">
              <w:r w:rsidRPr="00477FAB">
                <w:rPr>
                  <w:rPrChange w:id="1850" w:author="Huawei" w:date="2021-11-19T12:16:00Z">
                    <w:rPr/>
                  </w:rPrChange>
                </w:rPr>
                <w:t>Derivation Path: TS 38.508-1 [4] Table 4.7.6-1</w:t>
              </w:r>
            </w:ins>
          </w:p>
        </w:tc>
      </w:tr>
      <w:tr w:rsidR="00477FAB" w:rsidRPr="00477FAB" w:rsidTr="00C805F5">
        <w:tblPrEx>
          <w:tblCellMar>
            <w:left w:w="108" w:type="dxa"/>
            <w:right w:w="108" w:type="dxa"/>
          </w:tblCellMar>
        </w:tblPrEx>
        <w:trPr>
          <w:ins w:id="1851" w:author="Huawei" w:date="2021-11-19T12:16:00Z"/>
        </w:trPr>
        <w:tc>
          <w:tcPr>
            <w:tcW w:w="4535" w:type="dxa"/>
            <w:gridSpan w:val="2"/>
          </w:tcPr>
          <w:p w:rsidR="00477FAB" w:rsidRPr="00477FAB" w:rsidRDefault="00477FAB" w:rsidP="00C805F5">
            <w:pPr>
              <w:pStyle w:val="TAH"/>
              <w:rPr>
                <w:ins w:id="1852" w:author="Huawei" w:date="2021-11-19T12:16:00Z"/>
                <w:rPrChange w:id="1853" w:author="Huawei" w:date="2021-11-19T12:16:00Z">
                  <w:rPr>
                    <w:ins w:id="1854" w:author="Huawei" w:date="2021-11-19T12:16:00Z"/>
                  </w:rPr>
                </w:rPrChange>
              </w:rPr>
            </w:pPr>
            <w:ins w:id="1855" w:author="Huawei" w:date="2021-11-19T12:16:00Z">
              <w:r w:rsidRPr="00477FAB">
                <w:rPr>
                  <w:rPrChange w:id="1856" w:author="Huawei" w:date="2021-11-19T12:16:00Z">
                    <w:rPr/>
                  </w:rPrChange>
                </w:rPr>
                <w:t>Information Element</w:t>
              </w:r>
            </w:ins>
          </w:p>
        </w:tc>
        <w:tc>
          <w:tcPr>
            <w:tcW w:w="2267" w:type="dxa"/>
          </w:tcPr>
          <w:p w:rsidR="00477FAB" w:rsidRPr="00477FAB" w:rsidRDefault="00477FAB" w:rsidP="00C805F5">
            <w:pPr>
              <w:pStyle w:val="TAH"/>
              <w:rPr>
                <w:ins w:id="1857" w:author="Huawei" w:date="2021-11-19T12:16:00Z"/>
                <w:rPrChange w:id="1858" w:author="Huawei" w:date="2021-11-19T12:16:00Z">
                  <w:rPr>
                    <w:ins w:id="1859" w:author="Huawei" w:date="2021-11-19T12:16:00Z"/>
                  </w:rPr>
                </w:rPrChange>
              </w:rPr>
            </w:pPr>
            <w:ins w:id="1860" w:author="Huawei" w:date="2021-11-19T12:16:00Z">
              <w:r w:rsidRPr="00477FAB">
                <w:rPr>
                  <w:rPrChange w:id="1861" w:author="Huawei" w:date="2021-11-19T12:16:00Z">
                    <w:rPr/>
                  </w:rPrChange>
                </w:rPr>
                <w:t>Value/remark</w:t>
              </w:r>
            </w:ins>
          </w:p>
        </w:tc>
        <w:tc>
          <w:tcPr>
            <w:tcW w:w="1700" w:type="dxa"/>
          </w:tcPr>
          <w:p w:rsidR="00477FAB" w:rsidRPr="00477FAB" w:rsidRDefault="00477FAB" w:rsidP="00C805F5">
            <w:pPr>
              <w:pStyle w:val="TAH"/>
              <w:rPr>
                <w:ins w:id="1862" w:author="Huawei" w:date="2021-11-19T12:16:00Z"/>
                <w:rPrChange w:id="1863" w:author="Huawei" w:date="2021-11-19T12:16:00Z">
                  <w:rPr>
                    <w:ins w:id="1864" w:author="Huawei" w:date="2021-11-19T12:16:00Z"/>
                  </w:rPr>
                </w:rPrChange>
              </w:rPr>
            </w:pPr>
            <w:ins w:id="1865" w:author="Huawei" w:date="2021-11-19T12:16:00Z">
              <w:r w:rsidRPr="00477FAB">
                <w:rPr>
                  <w:rPrChange w:id="1866" w:author="Huawei" w:date="2021-11-19T12:16:00Z">
                    <w:rPr/>
                  </w:rPrChange>
                </w:rPr>
                <w:t>Comment</w:t>
              </w:r>
            </w:ins>
          </w:p>
        </w:tc>
        <w:tc>
          <w:tcPr>
            <w:tcW w:w="1245" w:type="dxa"/>
          </w:tcPr>
          <w:p w:rsidR="00477FAB" w:rsidRPr="00477FAB" w:rsidRDefault="00477FAB" w:rsidP="00C805F5">
            <w:pPr>
              <w:pStyle w:val="TAH"/>
              <w:rPr>
                <w:ins w:id="1867" w:author="Huawei" w:date="2021-11-19T12:16:00Z"/>
                <w:rPrChange w:id="1868" w:author="Huawei" w:date="2021-11-19T12:16:00Z">
                  <w:rPr>
                    <w:ins w:id="1869" w:author="Huawei" w:date="2021-11-19T12:16:00Z"/>
                  </w:rPr>
                </w:rPrChange>
              </w:rPr>
            </w:pPr>
            <w:ins w:id="1870" w:author="Huawei" w:date="2021-11-19T12:16:00Z">
              <w:r w:rsidRPr="00477FAB">
                <w:rPr>
                  <w:rPrChange w:id="1871" w:author="Huawei" w:date="2021-11-19T12:16:00Z">
                    <w:rPr/>
                  </w:rPrChange>
                </w:rPr>
                <w:t>Condition</w:t>
              </w:r>
            </w:ins>
          </w:p>
        </w:tc>
      </w:tr>
      <w:tr w:rsidR="00477FAB" w:rsidRPr="00477FAB" w:rsidTr="00C805F5">
        <w:trPr>
          <w:ins w:id="1872" w:author="Huawei" w:date="2021-11-19T12:16:00Z"/>
        </w:trPr>
        <w:tc>
          <w:tcPr>
            <w:tcW w:w="4535" w:type="dxa"/>
            <w:gridSpan w:val="2"/>
          </w:tcPr>
          <w:p w:rsidR="00477FAB" w:rsidRPr="00477FAB" w:rsidRDefault="00477FAB" w:rsidP="00C805F5">
            <w:pPr>
              <w:pStyle w:val="TAL"/>
              <w:rPr>
                <w:ins w:id="1873" w:author="Huawei" w:date="2021-11-19T12:16:00Z"/>
                <w:rPrChange w:id="1874" w:author="Huawei" w:date="2021-11-19T12:16:00Z">
                  <w:rPr>
                    <w:ins w:id="1875" w:author="Huawei" w:date="2021-11-19T12:16:00Z"/>
                  </w:rPr>
                </w:rPrChange>
              </w:rPr>
            </w:pPr>
            <w:ins w:id="1876" w:author="Huawei" w:date="2021-11-19T12:16:00Z">
              <w:r w:rsidRPr="00477FAB">
                <w:rPr>
                  <w:rPrChange w:id="1877" w:author="Huawei" w:date="2021-11-19T12:16:00Z">
                    <w:rPr/>
                  </w:rPrChange>
                </w:rPr>
                <w:t>UE policy section management list</w:t>
              </w:r>
            </w:ins>
          </w:p>
        </w:tc>
        <w:tc>
          <w:tcPr>
            <w:tcW w:w="2267" w:type="dxa"/>
          </w:tcPr>
          <w:p w:rsidR="00477FAB" w:rsidRPr="00477FAB" w:rsidRDefault="00477FAB" w:rsidP="00C805F5">
            <w:pPr>
              <w:pStyle w:val="TAL"/>
              <w:rPr>
                <w:ins w:id="1878" w:author="Huawei" w:date="2021-11-19T12:16:00Z"/>
                <w:rPrChange w:id="1879" w:author="Huawei" w:date="2021-11-19T12:16:00Z">
                  <w:rPr>
                    <w:ins w:id="1880" w:author="Huawei" w:date="2021-11-19T12:16:00Z"/>
                  </w:rPr>
                </w:rPrChange>
              </w:rPr>
            </w:pPr>
          </w:p>
        </w:tc>
        <w:tc>
          <w:tcPr>
            <w:tcW w:w="1700" w:type="dxa"/>
          </w:tcPr>
          <w:p w:rsidR="00477FAB" w:rsidRPr="00477FAB" w:rsidRDefault="00477FAB" w:rsidP="00C805F5">
            <w:pPr>
              <w:pStyle w:val="TAL"/>
              <w:rPr>
                <w:ins w:id="1881" w:author="Huawei" w:date="2021-11-19T12:16:00Z"/>
                <w:rPrChange w:id="1882" w:author="Huawei" w:date="2021-11-19T12:16:00Z">
                  <w:rPr>
                    <w:ins w:id="1883" w:author="Huawei" w:date="2021-11-19T12:16:00Z"/>
                  </w:rPr>
                </w:rPrChange>
              </w:rPr>
            </w:pPr>
          </w:p>
        </w:tc>
        <w:tc>
          <w:tcPr>
            <w:tcW w:w="1245" w:type="dxa"/>
          </w:tcPr>
          <w:p w:rsidR="00477FAB" w:rsidRPr="00477FAB" w:rsidRDefault="00477FAB" w:rsidP="00C805F5">
            <w:pPr>
              <w:pStyle w:val="TAL"/>
              <w:rPr>
                <w:ins w:id="1884" w:author="Huawei" w:date="2021-11-19T12:16:00Z"/>
                <w:rPrChange w:id="1885" w:author="Huawei" w:date="2021-11-19T12:16:00Z">
                  <w:rPr>
                    <w:ins w:id="1886" w:author="Huawei" w:date="2021-11-19T12:16:00Z"/>
                  </w:rPr>
                </w:rPrChange>
              </w:rPr>
            </w:pPr>
          </w:p>
        </w:tc>
      </w:tr>
      <w:tr w:rsidR="00477FAB" w:rsidRPr="00477FAB" w:rsidTr="00C805F5">
        <w:trPr>
          <w:ins w:id="1887" w:author="Huawei" w:date="2021-11-19T12:16:00Z"/>
        </w:trPr>
        <w:tc>
          <w:tcPr>
            <w:tcW w:w="4535" w:type="dxa"/>
            <w:gridSpan w:val="2"/>
          </w:tcPr>
          <w:p w:rsidR="00477FAB" w:rsidRPr="00477FAB" w:rsidRDefault="00477FAB" w:rsidP="00C805F5">
            <w:pPr>
              <w:pStyle w:val="TAL"/>
              <w:rPr>
                <w:ins w:id="1888" w:author="Huawei" w:date="2021-11-19T12:16:00Z"/>
                <w:lang w:eastAsia="zh-CN"/>
                <w:rPrChange w:id="1889" w:author="Huawei" w:date="2021-11-19T12:16:00Z">
                  <w:rPr>
                    <w:ins w:id="1890" w:author="Huawei" w:date="2021-11-19T12:16:00Z"/>
                    <w:lang w:eastAsia="zh-CN"/>
                  </w:rPr>
                </w:rPrChange>
              </w:rPr>
            </w:pPr>
            <w:ins w:id="1891" w:author="Huawei" w:date="2021-11-19T12:16:00Z">
              <w:r w:rsidRPr="00477FAB">
                <w:rPr>
                  <w:lang w:eastAsia="zh-CN"/>
                  <w:rPrChange w:id="1892" w:author="Huawei" w:date="2021-11-19T12:16:00Z">
                    <w:rPr>
                      <w:lang w:eastAsia="zh-CN"/>
                    </w:rPr>
                  </w:rPrChange>
                </w:rPr>
                <w:t xml:space="preserve">  UE policy section management list contents</w:t>
              </w:r>
            </w:ins>
          </w:p>
        </w:tc>
        <w:tc>
          <w:tcPr>
            <w:tcW w:w="2267" w:type="dxa"/>
          </w:tcPr>
          <w:p w:rsidR="00477FAB" w:rsidRPr="00477FAB" w:rsidRDefault="00477FAB" w:rsidP="00C805F5">
            <w:pPr>
              <w:pStyle w:val="TAL"/>
              <w:rPr>
                <w:ins w:id="1893" w:author="Huawei" w:date="2021-11-19T12:16:00Z"/>
                <w:rPrChange w:id="1894" w:author="Huawei" w:date="2021-11-19T12:16:00Z">
                  <w:rPr>
                    <w:ins w:id="1895" w:author="Huawei" w:date="2021-11-19T12:16:00Z"/>
                  </w:rPr>
                </w:rPrChange>
              </w:rPr>
            </w:pPr>
            <w:ins w:id="1896" w:author="Huawei" w:date="2021-11-19T12:16:00Z">
              <w:r w:rsidRPr="00477FAB">
                <w:rPr>
                  <w:lang w:eastAsia="zh-CN"/>
                  <w:rPrChange w:id="1897" w:author="Huawei" w:date="2021-11-19T12:16:00Z">
                    <w:rPr>
                      <w:lang w:eastAsia="zh-CN"/>
                    </w:rPr>
                  </w:rPrChange>
                </w:rPr>
                <w:t>1 entry</w:t>
              </w:r>
            </w:ins>
          </w:p>
        </w:tc>
        <w:tc>
          <w:tcPr>
            <w:tcW w:w="1700" w:type="dxa"/>
          </w:tcPr>
          <w:p w:rsidR="00477FAB" w:rsidRPr="00477FAB" w:rsidRDefault="00477FAB" w:rsidP="00C805F5">
            <w:pPr>
              <w:pStyle w:val="TAL"/>
              <w:rPr>
                <w:ins w:id="1898" w:author="Huawei" w:date="2021-11-19T12:16:00Z"/>
                <w:rPrChange w:id="1899" w:author="Huawei" w:date="2021-11-19T12:16:00Z">
                  <w:rPr>
                    <w:ins w:id="1900" w:author="Huawei" w:date="2021-11-19T12:16:00Z"/>
                  </w:rPr>
                </w:rPrChange>
              </w:rPr>
            </w:pPr>
          </w:p>
        </w:tc>
        <w:tc>
          <w:tcPr>
            <w:tcW w:w="1245" w:type="dxa"/>
          </w:tcPr>
          <w:p w:rsidR="00477FAB" w:rsidRPr="00477FAB" w:rsidRDefault="00477FAB" w:rsidP="00C805F5">
            <w:pPr>
              <w:pStyle w:val="TAL"/>
              <w:rPr>
                <w:ins w:id="1901" w:author="Huawei" w:date="2021-11-19T12:16:00Z"/>
                <w:rPrChange w:id="1902" w:author="Huawei" w:date="2021-11-19T12:16:00Z">
                  <w:rPr>
                    <w:ins w:id="1903" w:author="Huawei" w:date="2021-11-19T12:16:00Z"/>
                  </w:rPr>
                </w:rPrChange>
              </w:rPr>
            </w:pPr>
          </w:p>
        </w:tc>
      </w:tr>
      <w:tr w:rsidR="00477FAB" w:rsidRPr="00477FAB" w:rsidTr="00C805F5">
        <w:trPr>
          <w:ins w:id="1904" w:author="Huawei" w:date="2021-11-19T12:16:00Z"/>
        </w:trPr>
        <w:tc>
          <w:tcPr>
            <w:tcW w:w="4535" w:type="dxa"/>
            <w:gridSpan w:val="2"/>
          </w:tcPr>
          <w:p w:rsidR="00477FAB" w:rsidRPr="00477FAB" w:rsidRDefault="00477FAB" w:rsidP="00C805F5">
            <w:pPr>
              <w:pStyle w:val="TAL"/>
              <w:rPr>
                <w:ins w:id="1905" w:author="Huawei" w:date="2021-11-19T12:16:00Z"/>
                <w:rPrChange w:id="1906" w:author="Huawei" w:date="2021-11-19T12:16:00Z">
                  <w:rPr>
                    <w:ins w:id="1907" w:author="Huawei" w:date="2021-11-19T12:16:00Z"/>
                  </w:rPr>
                </w:rPrChange>
              </w:rPr>
            </w:pPr>
            <w:ins w:id="1908" w:author="Huawei" w:date="2021-11-19T12:16:00Z">
              <w:r w:rsidRPr="00477FAB">
                <w:rPr>
                  <w:lang w:eastAsia="zh-CN"/>
                  <w:rPrChange w:id="1909" w:author="Huawei" w:date="2021-11-19T12:16:00Z">
                    <w:rPr>
                      <w:lang w:eastAsia="zh-CN"/>
                    </w:rPr>
                  </w:rPrChange>
                </w:rPr>
                <w:t xml:space="preserve">    UE policy section management </w:t>
              </w:r>
              <w:proofErr w:type="spellStart"/>
              <w:r w:rsidRPr="00477FAB">
                <w:rPr>
                  <w:lang w:eastAsia="zh-CN"/>
                  <w:rPrChange w:id="1910" w:author="Huawei" w:date="2021-11-19T12:16:00Z">
                    <w:rPr>
                      <w:lang w:eastAsia="zh-CN"/>
                    </w:rPr>
                  </w:rPrChange>
                </w:rPr>
                <w:t>sublist</w:t>
              </w:r>
              <w:proofErr w:type="spellEnd"/>
              <w:r w:rsidRPr="00477FAB">
                <w:rPr>
                  <w:lang w:eastAsia="zh-CN"/>
                  <w:rPrChange w:id="1911" w:author="Huawei" w:date="2021-11-19T12:16:00Z">
                    <w:rPr>
                      <w:lang w:eastAsia="zh-CN"/>
                    </w:rPr>
                  </w:rPrChange>
                </w:rPr>
                <w:t xml:space="preserve"> (PLMN-1)</w:t>
              </w:r>
            </w:ins>
          </w:p>
        </w:tc>
        <w:tc>
          <w:tcPr>
            <w:tcW w:w="2267" w:type="dxa"/>
          </w:tcPr>
          <w:p w:rsidR="00477FAB" w:rsidRPr="00477FAB" w:rsidRDefault="00477FAB" w:rsidP="00C805F5">
            <w:pPr>
              <w:pStyle w:val="TAL"/>
              <w:rPr>
                <w:ins w:id="1912" w:author="Huawei" w:date="2021-11-19T12:16:00Z"/>
                <w:rFonts w:eastAsia="MS PGothic"/>
                <w:rPrChange w:id="1913" w:author="Huawei" w:date="2021-11-19T12:16:00Z">
                  <w:rPr>
                    <w:ins w:id="1914" w:author="Huawei" w:date="2021-11-19T12:16:00Z"/>
                    <w:rFonts w:eastAsia="MS PGothic"/>
                  </w:rPr>
                </w:rPrChange>
              </w:rPr>
            </w:pPr>
          </w:p>
        </w:tc>
        <w:tc>
          <w:tcPr>
            <w:tcW w:w="1700" w:type="dxa"/>
          </w:tcPr>
          <w:p w:rsidR="00477FAB" w:rsidRPr="00477FAB" w:rsidRDefault="00477FAB" w:rsidP="00C805F5">
            <w:pPr>
              <w:pStyle w:val="TAL"/>
              <w:rPr>
                <w:ins w:id="1915" w:author="Huawei" w:date="2021-11-19T12:16:00Z"/>
                <w:rPrChange w:id="1916" w:author="Huawei" w:date="2021-11-19T12:16:00Z">
                  <w:rPr>
                    <w:ins w:id="1917" w:author="Huawei" w:date="2021-11-19T12:16:00Z"/>
                  </w:rPr>
                </w:rPrChange>
              </w:rPr>
            </w:pPr>
          </w:p>
        </w:tc>
        <w:tc>
          <w:tcPr>
            <w:tcW w:w="1245" w:type="dxa"/>
          </w:tcPr>
          <w:p w:rsidR="00477FAB" w:rsidRPr="00477FAB" w:rsidRDefault="00477FAB" w:rsidP="00C805F5">
            <w:pPr>
              <w:pStyle w:val="TAL"/>
              <w:rPr>
                <w:ins w:id="1918" w:author="Huawei" w:date="2021-11-19T12:16:00Z"/>
                <w:rPrChange w:id="1919" w:author="Huawei" w:date="2021-11-19T12:16:00Z">
                  <w:rPr>
                    <w:ins w:id="1920" w:author="Huawei" w:date="2021-11-19T12:16:00Z"/>
                  </w:rPr>
                </w:rPrChange>
              </w:rPr>
            </w:pPr>
          </w:p>
        </w:tc>
      </w:tr>
      <w:tr w:rsidR="00477FAB" w:rsidRPr="00477FAB" w:rsidTr="00C805F5">
        <w:trPr>
          <w:ins w:id="1921" w:author="Huawei" w:date="2021-11-19T12:16:00Z"/>
        </w:trPr>
        <w:tc>
          <w:tcPr>
            <w:tcW w:w="4535" w:type="dxa"/>
            <w:gridSpan w:val="2"/>
          </w:tcPr>
          <w:p w:rsidR="00477FAB" w:rsidRPr="00477FAB" w:rsidRDefault="00477FAB" w:rsidP="00C805F5">
            <w:pPr>
              <w:pStyle w:val="TAL"/>
              <w:rPr>
                <w:ins w:id="1922" w:author="Huawei" w:date="2021-11-19T12:16:00Z"/>
                <w:rPrChange w:id="1923" w:author="Huawei" w:date="2021-11-19T12:16:00Z">
                  <w:rPr>
                    <w:ins w:id="1924" w:author="Huawei" w:date="2021-11-19T12:16:00Z"/>
                  </w:rPr>
                </w:rPrChange>
              </w:rPr>
            </w:pPr>
            <w:ins w:id="1925" w:author="Huawei" w:date="2021-11-19T12:16:00Z">
              <w:r w:rsidRPr="00477FAB">
                <w:rPr>
                  <w:rPrChange w:id="1926" w:author="Huawei" w:date="2021-11-19T12:16:00Z">
                    <w:rPr/>
                  </w:rPrChange>
                </w:rPr>
                <w:t xml:space="preserve">      UE policy section management </w:t>
              </w:r>
              <w:proofErr w:type="spellStart"/>
              <w:r w:rsidRPr="00477FAB">
                <w:rPr>
                  <w:rPrChange w:id="1927" w:author="Huawei" w:date="2021-11-19T12:16:00Z">
                    <w:rPr/>
                  </w:rPrChange>
                </w:rPr>
                <w:t>sublist</w:t>
              </w:r>
              <w:proofErr w:type="spellEnd"/>
              <w:r w:rsidRPr="00477FAB">
                <w:rPr>
                  <w:rPrChange w:id="1928" w:author="Huawei" w:date="2021-11-19T12:16:00Z">
                    <w:rPr/>
                  </w:rPrChange>
                </w:rPr>
                <w:t xml:space="preserve"> contents</w:t>
              </w:r>
            </w:ins>
          </w:p>
        </w:tc>
        <w:tc>
          <w:tcPr>
            <w:tcW w:w="2267" w:type="dxa"/>
          </w:tcPr>
          <w:p w:rsidR="00477FAB" w:rsidRPr="00477FAB" w:rsidRDefault="00477FAB" w:rsidP="00C805F5">
            <w:pPr>
              <w:pStyle w:val="TAL"/>
              <w:rPr>
                <w:ins w:id="1929" w:author="Huawei" w:date="2021-11-19T12:16:00Z"/>
                <w:rPrChange w:id="1930" w:author="Huawei" w:date="2021-11-19T12:16:00Z">
                  <w:rPr>
                    <w:ins w:id="1931" w:author="Huawei" w:date="2021-11-19T12:16:00Z"/>
                  </w:rPr>
                </w:rPrChange>
              </w:rPr>
            </w:pPr>
          </w:p>
        </w:tc>
        <w:tc>
          <w:tcPr>
            <w:tcW w:w="1700" w:type="dxa"/>
          </w:tcPr>
          <w:p w:rsidR="00477FAB" w:rsidRPr="00477FAB" w:rsidRDefault="00477FAB" w:rsidP="00C805F5">
            <w:pPr>
              <w:pStyle w:val="TAL"/>
              <w:rPr>
                <w:ins w:id="1932" w:author="Huawei" w:date="2021-11-19T12:16:00Z"/>
                <w:rPrChange w:id="1933" w:author="Huawei" w:date="2021-11-19T12:16:00Z">
                  <w:rPr>
                    <w:ins w:id="1934" w:author="Huawei" w:date="2021-11-19T12:16:00Z"/>
                  </w:rPr>
                </w:rPrChange>
              </w:rPr>
            </w:pPr>
          </w:p>
        </w:tc>
        <w:tc>
          <w:tcPr>
            <w:tcW w:w="1245" w:type="dxa"/>
          </w:tcPr>
          <w:p w:rsidR="00477FAB" w:rsidRPr="00477FAB" w:rsidRDefault="00477FAB" w:rsidP="00C805F5">
            <w:pPr>
              <w:pStyle w:val="TAL"/>
              <w:rPr>
                <w:ins w:id="1935" w:author="Huawei" w:date="2021-11-19T12:16:00Z"/>
                <w:rPrChange w:id="1936" w:author="Huawei" w:date="2021-11-19T12:16:00Z">
                  <w:rPr>
                    <w:ins w:id="1937" w:author="Huawei" w:date="2021-11-19T12:16:00Z"/>
                  </w:rPr>
                </w:rPrChange>
              </w:rPr>
            </w:pPr>
          </w:p>
        </w:tc>
      </w:tr>
      <w:tr w:rsidR="00477FAB" w:rsidRPr="00477FAB" w:rsidTr="00C805F5">
        <w:trPr>
          <w:ins w:id="1938" w:author="Huawei" w:date="2021-11-19T12:16:00Z"/>
        </w:trPr>
        <w:tc>
          <w:tcPr>
            <w:tcW w:w="4535" w:type="dxa"/>
            <w:gridSpan w:val="2"/>
          </w:tcPr>
          <w:p w:rsidR="00477FAB" w:rsidRPr="00477FAB" w:rsidRDefault="00477FAB" w:rsidP="00C805F5">
            <w:pPr>
              <w:pStyle w:val="TAL"/>
              <w:rPr>
                <w:ins w:id="1939" w:author="Huawei" w:date="2021-11-19T12:16:00Z"/>
                <w:rPrChange w:id="1940" w:author="Huawei" w:date="2021-11-19T12:16:00Z">
                  <w:rPr>
                    <w:ins w:id="1941" w:author="Huawei" w:date="2021-11-19T12:16:00Z"/>
                  </w:rPr>
                </w:rPrChange>
              </w:rPr>
            </w:pPr>
            <w:ins w:id="1942" w:author="Huawei" w:date="2021-11-19T12:16:00Z">
              <w:r w:rsidRPr="00477FAB">
                <w:rPr>
                  <w:lang w:eastAsia="zh-CN"/>
                  <w:rPrChange w:id="1943" w:author="Huawei" w:date="2021-11-19T12:16:00Z">
                    <w:rPr>
                      <w:lang w:eastAsia="zh-CN"/>
                    </w:rPr>
                  </w:rPrChange>
                </w:rPr>
                <w:t xml:space="preserve">        Instruction 1</w:t>
              </w:r>
            </w:ins>
          </w:p>
        </w:tc>
        <w:tc>
          <w:tcPr>
            <w:tcW w:w="2267" w:type="dxa"/>
          </w:tcPr>
          <w:p w:rsidR="00477FAB" w:rsidRPr="00477FAB" w:rsidRDefault="00477FAB" w:rsidP="00C805F5">
            <w:pPr>
              <w:pStyle w:val="TAL"/>
              <w:rPr>
                <w:ins w:id="1944" w:author="Huawei" w:date="2021-11-19T12:16:00Z"/>
                <w:rFonts w:eastAsia="MS PGothic"/>
                <w:rPrChange w:id="1945" w:author="Huawei" w:date="2021-11-19T12:16:00Z">
                  <w:rPr>
                    <w:ins w:id="1946" w:author="Huawei" w:date="2021-11-19T12:16:00Z"/>
                    <w:rFonts w:eastAsia="MS PGothic"/>
                  </w:rPr>
                </w:rPrChange>
              </w:rPr>
            </w:pPr>
          </w:p>
        </w:tc>
        <w:tc>
          <w:tcPr>
            <w:tcW w:w="1700" w:type="dxa"/>
          </w:tcPr>
          <w:p w:rsidR="00477FAB" w:rsidRPr="00477FAB" w:rsidRDefault="00477FAB" w:rsidP="00C805F5">
            <w:pPr>
              <w:pStyle w:val="TAL"/>
              <w:rPr>
                <w:ins w:id="1947" w:author="Huawei" w:date="2021-11-19T12:16:00Z"/>
                <w:rPrChange w:id="1948" w:author="Huawei" w:date="2021-11-19T12:16:00Z">
                  <w:rPr>
                    <w:ins w:id="1949" w:author="Huawei" w:date="2021-11-19T12:16:00Z"/>
                  </w:rPr>
                </w:rPrChange>
              </w:rPr>
            </w:pPr>
          </w:p>
        </w:tc>
        <w:tc>
          <w:tcPr>
            <w:tcW w:w="1245" w:type="dxa"/>
          </w:tcPr>
          <w:p w:rsidR="00477FAB" w:rsidRPr="00477FAB" w:rsidRDefault="00477FAB" w:rsidP="00C805F5">
            <w:pPr>
              <w:pStyle w:val="TAL"/>
              <w:rPr>
                <w:ins w:id="1950" w:author="Huawei" w:date="2021-11-19T12:16:00Z"/>
                <w:rPrChange w:id="1951" w:author="Huawei" w:date="2021-11-19T12:16:00Z">
                  <w:rPr>
                    <w:ins w:id="1952" w:author="Huawei" w:date="2021-11-19T12:16:00Z"/>
                  </w:rPr>
                </w:rPrChange>
              </w:rPr>
            </w:pPr>
          </w:p>
        </w:tc>
      </w:tr>
      <w:tr w:rsidR="00477FAB" w:rsidRPr="00477FAB" w:rsidTr="00C805F5">
        <w:tblPrEx>
          <w:tblCellMar>
            <w:left w:w="108" w:type="dxa"/>
            <w:right w:w="108" w:type="dxa"/>
          </w:tblCellMar>
        </w:tblPrEx>
        <w:trPr>
          <w:ins w:id="1953" w:author="Huawei" w:date="2021-11-19T12:16:00Z"/>
        </w:trPr>
        <w:tc>
          <w:tcPr>
            <w:tcW w:w="4535" w:type="dxa"/>
            <w:gridSpan w:val="2"/>
          </w:tcPr>
          <w:p w:rsidR="00477FAB" w:rsidRPr="00477FAB" w:rsidRDefault="00477FAB" w:rsidP="00C805F5">
            <w:pPr>
              <w:pStyle w:val="TAL"/>
              <w:rPr>
                <w:ins w:id="1954" w:author="Huawei" w:date="2021-11-19T12:16:00Z"/>
                <w:lang w:eastAsia="zh-CN"/>
                <w:rPrChange w:id="1955" w:author="Huawei" w:date="2021-11-19T12:16:00Z">
                  <w:rPr>
                    <w:ins w:id="1956" w:author="Huawei" w:date="2021-11-19T12:16:00Z"/>
                    <w:lang w:eastAsia="zh-CN"/>
                  </w:rPr>
                </w:rPrChange>
              </w:rPr>
            </w:pPr>
            <w:ins w:id="1957" w:author="Huawei" w:date="2021-11-19T12:16:00Z">
              <w:r w:rsidRPr="00477FAB">
                <w:rPr>
                  <w:lang w:eastAsia="zh-CN"/>
                  <w:rPrChange w:id="1958" w:author="Huawei" w:date="2021-11-19T12:16:00Z">
                    <w:rPr>
                      <w:lang w:eastAsia="zh-CN"/>
                    </w:rPr>
                  </w:rPrChange>
                </w:rPr>
                <w:t xml:space="preserve">          UE policy section contents</w:t>
              </w:r>
            </w:ins>
          </w:p>
        </w:tc>
        <w:tc>
          <w:tcPr>
            <w:tcW w:w="2267" w:type="dxa"/>
          </w:tcPr>
          <w:p w:rsidR="00477FAB" w:rsidRPr="00477FAB" w:rsidRDefault="00477FAB" w:rsidP="00C805F5">
            <w:pPr>
              <w:pStyle w:val="TAL"/>
              <w:rPr>
                <w:ins w:id="1959" w:author="Huawei" w:date="2021-11-19T12:16:00Z"/>
                <w:rFonts w:eastAsia="MS PGothic"/>
                <w:rPrChange w:id="1960" w:author="Huawei" w:date="2021-11-19T12:16:00Z">
                  <w:rPr>
                    <w:ins w:id="1961" w:author="Huawei" w:date="2021-11-19T12:16:00Z"/>
                    <w:rFonts w:eastAsia="MS PGothic"/>
                  </w:rPr>
                </w:rPrChange>
              </w:rPr>
            </w:pPr>
          </w:p>
        </w:tc>
        <w:tc>
          <w:tcPr>
            <w:tcW w:w="1700" w:type="dxa"/>
          </w:tcPr>
          <w:p w:rsidR="00477FAB" w:rsidRPr="00477FAB" w:rsidRDefault="00477FAB" w:rsidP="00C805F5">
            <w:pPr>
              <w:pStyle w:val="TAL"/>
              <w:rPr>
                <w:ins w:id="1962" w:author="Huawei" w:date="2021-11-19T12:16:00Z"/>
                <w:rPrChange w:id="1963" w:author="Huawei" w:date="2021-11-19T12:16:00Z">
                  <w:rPr>
                    <w:ins w:id="1964" w:author="Huawei" w:date="2021-11-19T12:16:00Z"/>
                  </w:rPr>
                </w:rPrChange>
              </w:rPr>
            </w:pPr>
          </w:p>
        </w:tc>
        <w:tc>
          <w:tcPr>
            <w:tcW w:w="1245" w:type="dxa"/>
          </w:tcPr>
          <w:p w:rsidR="00477FAB" w:rsidRPr="00477FAB" w:rsidRDefault="00477FAB" w:rsidP="00C805F5">
            <w:pPr>
              <w:pStyle w:val="TAL"/>
              <w:rPr>
                <w:ins w:id="1965" w:author="Huawei" w:date="2021-11-19T12:16:00Z"/>
                <w:rPrChange w:id="1966" w:author="Huawei" w:date="2021-11-19T12:16:00Z">
                  <w:rPr>
                    <w:ins w:id="1967" w:author="Huawei" w:date="2021-11-19T12:16:00Z"/>
                  </w:rPr>
                </w:rPrChange>
              </w:rPr>
            </w:pPr>
          </w:p>
        </w:tc>
      </w:tr>
      <w:tr w:rsidR="00477FAB" w:rsidRPr="00477FAB" w:rsidTr="00C805F5">
        <w:trPr>
          <w:ins w:id="1968" w:author="Huawei" w:date="2021-11-19T12:16:00Z"/>
        </w:trPr>
        <w:tc>
          <w:tcPr>
            <w:tcW w:w="4535" w:type="dxa"/>
            <w:gridSpan w:val="2"/>
          </w:tcPr>
          <w:p w:rsidR="00477FAB" w:rsidRPr="00477FAB" w:rsidRDefault="00477FAB" w:rsidP="00C805F5">
            <w:pPr>
              <w:pStyle w:val="TAL"/>
              <w:rPr>
                <w:ins w:id="1969" w:author="Huawei" w:date="2021-11-19T12:16:00Z"/>
                <w:lang w:eastAsia="zh-CN"/>
                <w:rPrChange w:id="1970" w:author="Huawei" w:date="2021-11-19T12:16:00Z">
                  <w:rPr>
                    <w:ins w:id="1971" w:author="Huawei" w:date="2021-11-19T12:16:00Z"/>
                    <w:lang w:eastAsia="zh-CN"/>
                  </w:rPr>
                </w:rPrChange>
              </w:rPr>
            </w:pPr>
            <w:ins w:id="1972" w:author="Huawei" w:date="2021-11-19T12:16:00Z">
              <w:r w:rsidRPr="00477FAB">
                <w:rPr>
                  <w:lang w:eastAsia="zh-CN"/>
                  <w:rPrChange w:id="1973" w:author="Huawei" w:date="2021-11-19T12:16:00Z">
                    <w:rPr>
                      <w:lang w:eastAsia="zh-CN"/>
                    </w:rPr>
                  </w:rPrChange>
                </w:rPr>
                <w:t xml:space="preserve">            UE policy part 1</w:t>
              </w:r>
            </w:ins>
          </w:p>
        </w:tc>
        <w:tc>
          <w:tcPr>
            <w:tcW w:w="2267" w:type="dxa"/>
          </w:tcPr>
          <w:p w:rsidR="00477FAB" w:rsidRPr="00477FAB" w:rsidRDefault="00477FAB" w:rsidP="00C805F5">
            <w:pPr>
              <w:pStyle w:val="TAL"/>
              <w:rPr>
                <w:ins w:id="1974" w:author="Huawei" w:date="2021-11-19T12:16:00Z"/>
                <w:rFonts w:eastAsia="MS PGothic"/>
                <w:rPrChange w:id="1975" w:author="Huawei" w:date="2021-11-19T12:16:00Z">
                  <w:rPr>
                    <w:ins w:id="1976" w:author="Huawei" w:date="2021-11-19T12:16:00Z"/>
                    <w:rFonts w:eastAsia="MS PGothic"/>
                  </w:rPr>
                </w:rPrChange>
              </w:rPr>
            </w:pPr>
          </w:p>
        </w:tc>
        <w:tc>
          <w:tcPr>
            <w:tcW w:w="1700" w:type="dxa"/>
          </w:tcPr>
          <w:p w:rsidR="00477FAB" w:rsidRPr="00477FAB" w:rsidRDefault="00477FAB" w:rsidP="00C805F5">
            <w:pPr>
              <w:pStyle w:val="TAL"/>
              <w:rPr>
                <w:ins w:id="1977" w:author="Huawei" w:date="2021-11-19T12:16:00Z"/>
                <w:rPrChange w:id="1978" w:author="Huawei" w:date="2021-11-19T12:16:00Z">
                  <w:rPr>
                    <w:ins w:id="1979" w:author="Huawei" w:date="2021-11-19T12:16:00Z"/>
                  </w:rPr>
                </w:rPrChange>
              </w:rPr>
            </w:pPr>
          </w:p>
        </w:tc>
        <w:tc>
          <w:tcPr>
            <w:tcW w:w="1245" w:type="dxa"/>
          </w:tcPr>
          <w:p w:rsidR="00477FAB" w:rsidRPr="00477FAB" w:rsidRDefault="00477FAB" w:rsidP="00C805F5">
            <w:pPr>
              <w:pStyle w:val="TAL"/>
              <w:rPr>
                <w:ins w:id="1980" w:author="Huawei" w:date="2021-11-19T12:16:00Z"/>
                <w:rPrChange w:id="1981" w:author="Huawei" w:date="2021-11-19T12:16:00Z">
                  <w:rPr>
                    <w:ins w:id="1982" w:author="Huawei" w:date="2021-11-19T12:16:00Z"/>
                  </w:rPr>
                </w:rPrChange>
              </w:rPr>
            </w:pPr>
          </w:p>
        </w:tc>
      </w:tr>
      <w:tr w:rsidR="00477FAB" w:rsidRPr="00477FAB" w:rsidTr="00C805F5">
        <w:trPr>
          <w:ins w:id="1983" w:author="Huawei" w:date="2021-11-19T12:16:00Z"/>
        </w:trPr>
        <w:tc>
          <w:tcPr>
            <w:tcW w:w="4535" w:type="dxa"/>
            <w:gridSpan w:val="2"/>
            <w:tcBorders>
              <w:top w:val="nil"/>
              <w:bottom w:val="single" w:sz="4" w:space="0" w:color="auto"/>
            </w:tcBorders>
          </w:tcPr>
          <w:p w:rsidR="00477FAB" w:rsidRPr="00477FAB" w:rsidRDefault="00477FAB" w:rsidP="00C805F5">
            <w:pPr>
              <w:pStyle w:val="TAL"/>
              <w:rPr>
                <w:ins w:id="1984" w:author="Huawei" w:date="2021-11-19T12:16:00Z"/>
                <w:lang w:eastAsia="zh-CN"/>
                <w:rPrChange w:id="1985" w:author="Huawei" w:date="2021-11-19T12:16:00Z">
                  <w:rPr>
                    <w:ins w:id="1986" w:author="Huawei" w:date="2021-11-19T12:16:00Z"/>
                    <w:lang w:eastAsia="zh-CN"/>
                  </w:rPr>
                </w:rPrChange>
              </w:rPr>
            </w:pPr>
            <w:ins w:id="1987" w:author="Huawei" w:date="2021-11-19T12:16:00Z">
              <w:r w:rsidRPr="00477FAB">
                <w:rPr>
                  <w:rPrChange w:id="1988" w:author="Huawei" w:date="2021-11-19T12:16:00Z">
                    <w:rPr/>
                  </w:rPrChange>
                </w:rPr>
                <w:t xml:space="preserve">              </w:t>
              </w:r>
              <w:r w:rsidRPr="00477FAB">
                <w:rPr>
                  <w:lang w:eastAsia="zh-CN"/>
                  <w:rPrChange w:id="1989" w:author="Huawei" w:date="2021-11-19T12:16:00Z">
                    <w:rPr>
                      <w:lang w:eastAsia="zh-CN"/>
                    </w:rPr>
                  </w:rPrChange>
                </w:rPr>
                <w:t>UE policy part type</w:t>
              </w:r>
            </w:ins>
          </w:p>
        </w:tc>
        <w:tc>
          <w:tcPr>
            <w:tcW w:w="2267" w:type="dxa"/>
          </w:tcPr>
          <w:p w:rsidR="00477FAB" w:rsidRPr="00477FAB" w:rsidRDefault="00477FAB" w:rsidP="00C805F5">
            <w:pPr>
              <w:pStyle w:val="TAL"/>
              <w:rPr>
                <w:ins w:id="1990" w:author="Huawei" w:date="2021-11-19T12:16:00Z"/>
                <w:rFonts w:eastAsia="MS PGothic"/>
                <w:rPrChange w:id="1991" w:author="Huawei" w:date="2021-11-19T12:16:00Z">
                  <w:rPr>
                    <w:ins w:id="1992" w:author="Huawei" w:date="2021-11-19T12:16:00Z"/>
                    <w:rFonts w:eastAsia="MS PGothic"/>
                  </w:rPr>
                </w:rPrChange>
              </w:rPr>
            </w:pPr>
            <w:ins w:id="1993" w:author="Huawei" w:date="2021-11-19T12:16:00Z">
              <w:r w:rsidRPr="00477FAB">
                <w:rPr>
                  <w:rPrChange w:id="1994" w:author="Huawei" w:date="2021-11-19T12:16:00Z">
                    <w:rPr/>
                  </w:rPrChange>
                </w:rPr>
                <w:t>‘0011’B</w:t>
              </w:r>
            </w:ins>
          </w:p>
        </w:tc>
        <w:tc>
          <w:tcPr>
            <w:tcW w:w="1700" w:type="dxa"/>
          </w:tcPr>
          <w:p w:rsidR="00477FAB" w:rsidRPr="00477FAB" w:rsidRDefault="00477FAB" w:rsidP="00C805F5">
            <w:pPr>
              <w:pStyle w:val="TAL"/>
              <w:rPr>
                <w:ins w:id="1995" w:author="Huawei" w:date="2021-11-19T12:16:00Z"/>
                <w:color w:val="FF0000"/>
                <w:lang w:eastAsia="zh-CN"/>
                <w:rPrChange w:id="1996" w:author="Huawei" w:date="2021-11-19T12:16:00Z">
                  <w:rPr>
                    <w:ins w:id="1997" w:author="Huawei" w:date="2021-11-19T12:16:00Z"/>
                    <w:color w:val="FF0000"/>
                    <w:lang w:eastAsia="zh-CN"/>
                  </w:rPr>
                </w:rPrChange>
              </w:rPr>
            </w:pPr>
            <w:ins w:id="1998" w:author="Huawei" w:date="2021-11-19T12:16:00Z">
              <w:r w:rsidRPr="00477FAB">
                <w:rPr>
                  <w:rFonts w:hint="eastAsia"/>
                  <w:lang w:eastAsia="zh-CN"/>
                  <w:rPrChange w:id="1999" w:author="Huawei" w:date="2021-11-19T12:16:00Z">
                    <w:rPr>
                      <w:rFonts w:hint="eastAsia"/>
                      <w:lang w:eastAsia="zh-CN"/>
                    </w:rPr>
                  </w:rPrChange>
                </w:rPr>
                <w:t>V</w:t>
              </w:r>
              <w:r w:rsidRPr="00477FAB">
                <w:rPr>
                  <w:lang w:eastAsia="zh-CN"/>
                  <w:rPrChange w:id="2000" w:author="Huawei" w:date="2021-11-19T12:16:00Z">
                    <w:rPr>
                      <w:lang w:eastAsia="zh-CN"/>
                    </w:rPr>
                  </w:rPrChange>
                </w:rPr>
                <w:t>2XP</w:t>
              </w:r>
            </w:ins>
          </w:p>
        </w:tc>
        <w:tc>
          <w:tcPr>
            <w:tcW w:w="1245" w:type="dxa"/>
          </w:tcPr>
          <w:p w:rsidR="00477FAB" w:rsidRPr="00477FAB" w:rsidRDefault="00477FAB" w:rsidP="00C805F5">
            <w:pPr>
              <w:pStyle w:val="TAL"/>
              <w:rPr>
                <w:ins w:id="2001" w:author="Huawei" w:date="2021-11-19T12:16:00Z"/>
                <w:color w:val="FF0000"/>
                <w:rPrChange w:id="2002" w:author="Huawei" w:date="2021-11-19T12:16:00Z">
                  <w:rPr>
                    <w:ins w:id="2003" w:author="Huawei" w:date="2021-11-19T12:16:00Z"/>
                    <w:color w:val="FF0000"/>
                  </w:rPr>
                </w:rPrChange>
              </w:rPr>
            </w:pPr>
          </w:p>
        </w:tc>
      </w:tr>
      <w:tr w:rsidR="00477FAB" w:rsidRPr="00477FAB" w:rsidTr="00C805F5">
        <w:trPr>
          <w:ins w:id="2004" w:author="Huawei" w:date="2021-11-19T12:16:00Z"/>
        </w:trPr>
        <w:tc>
          <w:tcPr>
            <w:tcW w:w="4535" w:type="dxa"/>
            <w:gridSpan w:val="2"/>
            <w:tcBorders>
              <w:top w:val="nil"/>
              <w:bottom w:val="single" w:sz="4" w:space="0" w:color="auto"/>
            </w:tcBorders>
          </w:tcPr>
          <w:p w:rsidR="00477FAB" w:rsidRPr="00477FAB" w:rsidRDefault="00477FAB" w:rsidP="00C805F5">
            <w:pPr>
              <w:pStyle w:val="TAL"/>
              <w:rPr>
                <w:ins w:id="2005" w:author="Huawei" w:date="2021-11-19T12:16:00Z"/>
                <w:rPrChange w:id="2006" w:author="Huawei" w:date="2021-11-19T12:16:00Z">
                  <w:rPr>
                    <w:ins w:id="2007" w:author="Huawei" w:date="2021-11-19T12:16:00Z"/>
                  </w:rPr>
                </w:rPrChange>
              </w:rPr>
            </w:pPr>
            <w:ins w:id="2008" w:author="Huawei" w:date="2021-11-19T12:16:00Z">
              <w:r w:rsidRPr="00477FAB">
                <w:rPr>
                  <w:rPrChange w:id="2009" w:author="Huawei" w:date="2021-11-19T12:16:00Z">
                    <w:rPr/>
                  </w:rPrChange>
                </w:rPr>
                <w:t xml:space="preserve">              UE policy part contents</w:t>
              </w:r>
            </w:ins>
          </w:p>
        </w:tc>
        <w:tc>
          <w:tcPr>
            <w:tcW w:w="2267" w:type="dxa"/>
          </w:tcPr>
          <w:p w:rsidR="00477FAB" w:rsidRPr="00477FAB" w:rsidRDefault="00477FAB" w:rsidP="00C805F5">
            <w:pPr>
              <w:pStyle w:val="TAL"/>
              <w:rPr>
                <w:ins w:id="2010" w:author="Huawei" w:date="2021-11-19T12:16:00Z"/>
                <w:rFonts w:eastAsia="MS PGothic"/>
                <w:rPrChange w:id="2011" w:author="Huawei" w:date="2021-11-19T12:16:00Z">
                  <w:rPr>
                    <w:ins w:id="2012" w:author="Huawei" w:date="2021-11-19T12:16:00Z"/>
                    <w:rFonts w:eastAsia="MS PGothic"/>
                  </w:rPr>
                </w:rPrChange>
              </w:rPr>
            </w:pPr>
            <w:ins w:id="2013" w:author="Huawei" w:date="2021-11-19T12:16:00Z">
              <w:r w:rsidRPr="00477FAB">
                <w:rPr>
                  <w:rPrChange w:id="2014" w:author="Huawei" w:date="2021-11-19T12:16:00Z">
                    <w:rPr/>
                  </w:rPrChange>
                </w:rPr>
                <w:t>See Table 13.1.1.3.3-2</w:t>
              </w:r>
            </w:ins>
          </w:p>
        </w:tc>
        <w:tc>
          <w:tcPr>
            <w:tcW w:w="1700" w:type="dxa"/>
          </w:tcPr>
          <w:p w:rsidR="00477FAB" w:rsidRPr="00477FAB" w:rsidRDefault="00477FAB" w:rsidP="00C805F5">
            <w:pPr>
              <w:pStyle w:val="TAL"/>
              <w:rPr>
                <w:ins w:id="2015" w:author="Huawei" w:date="2021-11-19T12:16:00Z"/>
                <w:color w:val="FF0000"/>
                <w:rPrChange w:id="2016" w:author="Huawei" w:date="2021-11-19T12:16:00Z">
                  <w:rPr>
                    <w:ins w:id="2017" w:author="Huawei" w:date="2021-11-19T12:16:00Z"/>
                    <w:color w:val="FF0000"/>
                  </w:rPr>
                </w:rPrChange>
              </w:rPr>
            </w:pPr>
          </w:p>
        </w:tc>
        <w:tc>
          <w:tcPr>
            <w:tcW w:w="1245" w:type="dxa"/>
          </w:tcPr>
          <w:p w:rsidR="00477FAB" w:rsidRPr="00477FAB" w:rsidRDefault="00477FAB" w:rsidP="00C805F5">
            <w:pPr>
              <w:pStyle w:val="TAL"/>
              <w:rPr>
                <w:ins w:id="2018" w:author="Huawei" w:date="2021-11-19T12:16:00Z"/>
                <w:color w:val="FF0000"/>
                <w:rPrChange w:id="2019" w:author="Huawei" w:date="2021-11-19T12:16:00Z">
                  <w:rPr>
                    <w:ins w:id="2020" w:author="Huawei" w:date="2021-11-19T12:16:00Z"/>
                    <w:color w:val="FF0000"/>
                  </w:rPr>
                </w:rPrChange>
              </w:rPr>
            </w:pPr>
          </w:p>
        </w:tc>
      </w:tr>
    </w:tbl>
    <w:p w:rsidR="00477FAB" w:rsidRPr="00477FAB" w:rsidRDefault="00477FAB" w:rsidP="00477FAB">
      <w:pPr>
        <w:rPr>
          <w:ins w:id="2021" w:author="Huawei" w:date="2021-11-19T12:16:00Z"/>
          <w:rPrChange w:id="2022" w:author="Huawei" w:date="2021-11-19T12:16:00Z">
            <w:rPr>
              <w:ins w:id="2023" w:author="Huawei" w:date="2021-11-19T12:16:00Z"/>
            </w:rPr>
          </w:rPrChange>
        </w:rPr>
      </w:pPr>
    </w:p>
    <w:p w:rsidR="00477FAB" w:rsidRPr="00477FAB" w:rsidRDefault="00477FAB" w:rsidP="00477FAB">
      <w:pPr>
        <w:pStyle w:val="TH"/>
        <w:rPr>
          <w:ins w:id="2024" w:author="Huawei" w:date="2021-11-19T12:16:00Z"/>
          <w:i/>
          <w:iCs/>
          <w:rPrChange w:id="2025" w:author="Huawei" w:date="2021-11-19T12:16:00Z">
            <w:rPr>
              <w:ins w:id="2026" w:author="Huawei" w:date="2021-11-19T12:16:00Z"/>
              <w:i/>
              <w:iCs/>
            </w:rPr>
          </w:rPrChange>
        </w:rPr>
      </w:pPr>
      <w:ins w:id="2027" w:author="Huawei" w:date="2021-11-19T12:16:00Z">
        <w:r w:rsidRPr="00477FAB">
          <w:rPr>
            <w:rPrChange w:id="2028" w:author="Huawei" w:date="2021-11-19T12:16:00Z">
              <w:rPr/>
            </w:rPrChange>
          </w:rPr>
          <w:t xml:space="preserve">Table 13.1.1.3.3-2: </w:t>
        </w:r>
        <w:r w:rsidRPr="00477FAB">
          <w:rPr>
            <w:i/>
            <w:iCs/>
            <w:rPrChange w:id="2029" w:author="Huawei" w:date="2021-11-19T12:16:00Z">
              <w:rPr>
                <w:i/>
                <w:iCs/>
              </w:rPr>
            </w:rPrChange>
          </w:rPr>
          <w:t>UE policy part</w:t>
        </w:r>
        <w:r w:rsidRPr="00477FAB">
          <w:rPr>
            <w:rPrChange w:id="2030" w:author="Huawei" w:date="2021-11-19T12:16:00Z">
              <w:rPr/>
            </w:rPrChange>
          </w:rPr>
          <w:t xml:space="preserve"> </w:t>
        </w:r>
        <w:r w:rsidRPr="00477FAB">
          <w:rPr>
            <w:i/>
            <w:iCs/>
            <w:rPrChange w:id="2031" w:author="Huawei" w:date="2021-11-19T12:16:00Z">
              <w:rPr>
                <w:i/>
                <w:iCs/>
              </w:rPr>
            </w:rPrChange>
          </w:rPr>
          <w:t>contents (Table 13.1.1.3.3-1)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7FAB" w:rsidRPr="00477FAB" w:rsidTr="00C805F5">
        <w:trPr>
          <w:gridBefore w:val="1"/>
          <w:wBefore w:w="9" w:type="dxa"/>
          <w:ins w:id="2032" w:author="Huawei" w:date="2021-11-19T12:16:00Z"/>
        </w:trPr>
        <w:tc>
          <w:tcPr>
            <w:tcW w:w="9738" w:type="dxa"/>
            <w:gridSpan w:val="4"/>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2033" w:author="Huawei" w:date="2021-11-19T12:16:00Z"/>
                <w:rPrChange w:id="2034" w:author="Huawei" w:date="2021-11-19T12:16:00Z">
                  <w:rPr>
                    <w:ins w:id="2035" w:author="Huawei" w:date="2021-11-19T12:16:00Z"/>
                  </w:rPr>
                </w:rPrChange>
              </w:rPr>
            </w:pPr>
            <w:ins w:id="2036" w:author="Huawei" w:date="2021-11-19T12:16:00Z">
              <w:r w:rsidRPr="00477FAB">
                <w:rPr>
                  <w:rPrChange w:id="2037" w:author="Huawei" w:date="2021-11-19T12:16:00Z">
                    <w:rPr/>
                  </w:rPrChange>
                </w:rPr>
                <w:t>Derivation Path: TS 38.508-1 [4] Table 4.7.5.4-1</w:t>
              </w:r>
            </w:ins>
          </w:p>
        </w:tc>
      </w:tr>
      <w:tr w:rsidR="00477FAB" w:rsidRPr="00477FAB" w:rsidTr="00C805F5">
        <w:tblPrEx>
          <w:tblCellMar>
            <w:left w:w="108" w:type="dxa"/>
            <w:right w:w="108" w:type="dxa"/>
          </w:tblCellMar>
        </w:tblPrEx>
        <w:trPr>
          <w:ins w:id="2038" w:author="Huawei" w:date="2021-11-19T12:16:00Z"/>
        </w:trPr>
        <w:tc>
          <w:tcPr>
            <w:tcW w:w="4535" w:type="dxa"/>
            <w:gridSpan w:val="2"/>
          </w:tcPr>
          <w:p w:rsidR="00477FAB" w:rsidRPr="00477FAB" w:rsidRDefault="00477FAB" w:rsidP="00C805F5">
            <w:pPr>
              <w:pStyle w:val="TAH"/>
              <w:rPr>
                <w:ins w:id="2039" w:author="Huawei" w:date="2021-11-19T12:16:00Z"/>
                <w:rPrChange w:id="2040" w:author="Huawei" w:date="2021-11-19T12:16:00Z">
                  <w:rPr>
                    <w:ins w:id="2041" w:author="Huawei" w:date="2021-11-19T12:16:00Z"/>
                  </w:rPr>
                </w:rPrChange>
              </w:rPr>
            </w:pPr>
            <w:ins w:id="2042" w:author="Huawei" w:date="2021-11-19T12:16:00Z">
              <w:r w:rsidRPr="00477FAB">
                <w:rPr>
                  <w:rPrChange w:id="2043" w:author="Huawei" w:date="2021-11-19T12:16:00Z">
                    <w:rPr/>
                  </w:rPrChange>
                </w:rPr>
                <w:t>Information Element</w:t>
              </w:r>
            </w:ins>
          </w:p>
        </w:tc>
        <w:tc>
          <w:tcPr>
            <w:tcW w:w="2267" w:type="dxa"/>
          </w:tcPr>
          <w:p w:rsidR="00477FAB" w:rsidRPr="00477FAB" w:rsidRDefault="00477FAB" w:rsidP="00C805F5">
            <w:pPr>
              <w:pStyle w:val="TAH"/>
              <w:rPr>
                <w:ins w:id="2044" w:author="Huawei" w:date="2021-11-19T12:16:00Z"/>
                <w:rPrChange w:id="2045" w:author="Huawei" w:date="2021-11-19T12:16:00Z">
                  <w:rPr>
                    <w:ins w:id="2046" w:author="Huawei" w:date="2021-11-19T12:16:00Z"/>
                  </w:rPr>
                </w:rPrChange>
              </w:rPr>
            </w:pPr>
            <w:ins w:id="2047" w:author="Huawei" w:date="2021-11-19T12:16:00Z">
              <w:r w:rsidRPr="00477FAB">
                <w:rPr>
                  <w:rPrChange w:id="2048" w:author="Huawei" w:date="2021-11-19T12:16:00Z">
                    <w:rPr/>
                  </w:rPrChange>
                </w:rPr>
                <w:t>Value/remark</w:t>
              </w:r>
            </w:ins>
          </w:p>
        </w:tc>
        <w:tc>
          <w:tcPr>
            <w:tcW w:w="1700" w:type="dxa"/>
          </w:tcPr>
          <w:p w:rsidR="00477FAB" w:rsidRPr="00477FAB" w:rsidRDefault="00477FAB" w:rsidP="00C805F5">
            <w:pPr>
              <w:pStyle w:val="TAH"/>
              <w:rPr>
                <w:ins w:id="2049" w:author="Huawei" w:date="2021-11-19T12:16:00Z"/>
                <w:rPrChange w:id="2050" w:author="Huawei" w:date="2021-11-19T12:16:00Z">
                  <w:rPr>
                    <w:ins w:id="2051" w:author="Huawei" w:date="2021-11-19T12:16:00Z"/>
                  </w:rPr>
                </w:rPrChange>
              </w:rPr>
            </w:pPr>
            <w:ins w:id="2052" w:author="Huawei" w:date="2021-11-19T12:16:00Z">
              <w:r w:rsidRPr="00477FAB">
                <w:rPr>
                  <w:rPrChange w:id="2053" w:author="Huawei" w:date="2021-11-19T12:16:00Z">
                    <w:rPr/>
                  </w:rPrChange>
                </w:rPr>
                <w:t>Comment</w:t>
              </w:r>
            </w:ins>
          </w:p>
        </w:tc>
        <w:tc>
          <w:tcPr>
            <w:tcW w:w="1245" w:type="dxa"/>
          </w:tcPr>
          <w:p w:rsidR="00477FAB" w:rsidRPr="00477FAB" w:rsidRDefault="00477FAB" w:rsidP="00C805F5">
            <w:pPr>
              <w:pStyle w:val="TAH"/>
              <w:rPr>
                <w:ins w:id="2054" w:author="Huawei" w:date="2021-11-19T12:16:00Z"/>
                <w:rPrChange w:id="2055" w:author="Huawei" w:date="2021-11-19T12:16:00Z">
                  <w:rPr>
                    <w:ins w:id="2056" w:author="Huawei" w:date="2021-11-19T12:16:00Z"/>
                  </w:rPr>
                </w:rPrChange>
              </w:rPr>
            </w:pPr>
            <w:ins w:id="2057" w:author="Huawei" w:date="2021-11-19T12:16:00Z">
              <w:r w:rsidRPr="00477FAB">
                <w:rPr>
                  <w:rPrChange w:id="2058" w:author="Huawei" w:date="2021-11-19T12:16:00Z">
                    <w:rPr/>
                  </w:rPrChange>
                </w:rPr>
                <w:t>Condition</w:t>
              </w:r>
            </w:ins>
          </w:p>
        </w:tc>
      </w:tr>
      <w:tr w:rsidR="00477FAB" w:rsidRPr="00477FAB" w:rsidTr="00C805F5">
        <w:tblPrEx>
          <w:tblCellMar>
            <w:left w:w="108" w:type="dxa"/>
            <w:right w:w="108" w:type="dxa"/>
          </w:tblCellMar>
        </w:tblPrEx>
        <w:trPr>
          <w:ins w:id="2059" w:author="Huawei" w:date="2021-11-19T12:16:00Z"/>
        </w:trPr>
        <w:tc>
          <w:tcPr>
            <w:tcW w:w="4535" w:type="dxa"/>
            <w:gridSpan w:val="2"/>
          </w:tcPr>
          <w:p w:rsidR="00477FAB" w:rsidRPr="00477FAB" w:rsidRDefault="00477FAB" w:rsidP="00C805F5">
            <w:pPr>
              <w:pStyle w:val="TAL"/>
              <w:rPr>
                <w:ins w:id="2060" w:author="Huawei" w:date="2021-11-19T12:16:00Z"/>
                <w:rPrChange w:id="2061" w:author="Huawei" w:date="2021-11-19T12:16:00Z">
                  <w:rPr>
                    <w:ins w:id="2062" w:author="Huawei" w:date="2021-11-19T12:16:00Z"/>
                  </w:rPr>
                </w:rPrChange>
              </w:rPr>
            </w:pPr>
            <w:ins w:id="2063" w:author="Huawei" w:date="2021-11-19T12:16:00Z">
              <w:r w:rsidRPr="00477FAB">
                <w:rPr>
                  <w:rPrChange w:id="2064" w:author="Huawei" w:date="2021-11-19T12:16:00Z">
                    <w:rPr/>
                  </w:rPrChange>
                </w:rPr>
                <w:t>UE policy part contents={V2XP contents}</w:t>
              </w:r>
            </w:ins>
          </w:p>
        </w:tc>
        <w:tc>
          <w:tcPr>
            <w:tcW w:w="2267" w:type="dxa"/>
          </w:tcPr>
          <w:p w:rsidR="00477FAB" w:rsidRPr="00477FAB" w:rsidRDefault="00477FAB" w:rsidP="00C805F5">
            <w:pPr>
              <w:pStyle w:val="TAL"/>
              <w:rPr>
                <w:ins w:id="2065" w:author="Huawei" w:date="2021-11-19T12:16:00Z"/>
                <w:lang w:eastAsia="zh-CN"/>
                <w:rPrChange w:id="2066" w:author="Huawei" w:date="2021-11-19T12:16:00Z">
                  <w:rPr>
                    <w:ins w:id="2067" w:author="Huawei" w:date="2021-11-19T12:16:00Z"/>
                    <w:lang w:eastAsia="zh-CN"/>
                  </w:rPr>
                </w:rPrChange>
              </w:rPr>
            </w:pPr>
            <w:ins w:id="2068" w:author="Huawei" w:date="2021-11-19T12:16:00Z">
              <w:r w:rsidRPr="00477FAB">
                <w:rPr>
                  <w:lang w:eastAsia="zh-CN"/>
                  <w:rPrChange w:id="2069" w:author="Huawei" w:date="2021-11-19T12:16:00Z">
                    <w:rPr>
                      <w:lang w:eastAsia="zh-CN"/>
                    </w:rPr>
                  </w:rPrChange>
                </w:rPr>
                <w:t>See Table 13.1.1.3.3-3</w:t>
              </w:r>
            </w:ins>
          </w:p>
        </w:tc>
        <w:tc>
          <w:tcPr>
            <w:tcW w:w="1700" w:type="dxa"/>
          </w:tcPr>
          <w:p w:rsidR="00477FAB" w:rsidRPr="00477FAB" w:rsidRDefault="00477FAB" w:rsidP="00C805F5">
            <w:pPr>
              <w:pStyle w:val="TAL"/>
              <w:rPr>
                <w:ins w:id="2070" w:author="Huawei" w:date="2021-11-19T12:16:00Z"/>
                <w:rPrChange w:id="2071" w:author="Huawei" w:date="2021-11-19T12:16:00Z">
                  <w:rPr>
                    <w:ins w:id="2072" w:author="Huawei" w:date="2021-11-19T12:16:00Z"/>
                  </w:rPr>
                </w:rPrChange>
              </w:rPr>
            </w:pPr>
          </w:p>
        </w:tc>
        <w:tc>
          <w:tcPr>
            <w:tcW w:w="1245" w:type="dxa"/>
          </w:tcPr>
          <w:p w:rsidR="00477FAB" w:rsidRPr="00477FAB" w:rsidRDefault="00477FAB" w:rsidP="00C805F5">
            <w:pPr>
              <w:pStyle w:val="TAL"/>
              <w:rPr>
                <w:ins w:id="2073" w:author="Huawei" w:date="2021-11-19T12:16:00Z"/>
                <w:rPrChange w:id="2074" w:author="Huawei" w:date="2021-11-19T12:16:00Z">
                  <w:rPr>
                    <w:ins w:id="2075" w:author="Huawei" w:date="2021-11-19T12:16:00Z"/>
                  </w:rPr>
                </w:rPrChange>
              </w:rPr>
            </w:pPr>
          </w:p>
        </w:tc>
      </w:tr>
    </w:tbl>
    <w:p w:rsidR="00477FAB" w:rsidRPr="00477FAB" w:rsidRDefault="00477FAB" w:rsidP="00477FAB">
      <w:pPr>
        <w:rPr>
          <w:ins w:id="2076" w:author="Huawei" w:date="2021-11-19T12:16:00Z"/>
          <w:rPrChange w:id="2077" w:author="Huawei" w:date="2021-11-19T12:16:00Z">
            <w:rPr>
              <w:ins w:id="2078" w:author="Huawei" w:date="2021-11-19T12:16:00Z"/>
            </w:rPr>
          </w:rPrChange>
        </w:rPr>
      </w:pPr>
    </w:p>
    <w:p w:rsidR="00477FAB" w:rsidRPr="00477FAB" w:rsidRDefault="00477FAB" w:rsidP="00477FAB">
      <w:pPr>
        <w:pStyle w:val="TH"/>
        <w:rPr>
          <w:ins w:id="2079" w:author="Huawei" w:date="2021-11-19T12:16:00Z"/>
          <w:i/>
          <w:iCs/>
          <w:rPrChange w:id="2080" w:author="Huawei" w:date="2021-11-19T12:16:00Z">
            <w:rPr>
              <w:ins w:id="2081" w:author="Huawei" w:date="2021-11-19T12:16:00Z"/>
              <w:i/>
              <w:iCs/>
            </w:rPr>
          </w:rPrChange>
        </w:rPr>
      </w:pPr>
      <w:ins w:id="2082" w:author="Huawei" w:date="2021-11-19T12:16:00Z">
        <w:r w:rsidRPr="00477FAB">
          <w:rPr>
            <w:rPrChange w:id="2083" w:author="Huawei" w:date="2021-11-19T12:16:00Z">
              <w:rPr/>
            </w:rPrChange>
          </w:rPr>
          <w:t xml:space="preserve">Table 13.1.1.3.3-3: </w:t>
        </w:r>
        <w:r w:rsidRPr="00477FAB">
          <w:rPr>
            <w:i/>
            <w:iCs/>
            <w:rPrChange w:id="2084" w:author="Huawei" w:date="2021-11-19T12:16:00Z">
              <w:rPr>
                <w:i/>
                <w:iCs/>
              </w:rPr>
            </w:rPrChange>
          </w:rPr>
          <w:t>V2XP contents (Table 13.1.1.3.3-2)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7FAB" w:rsidRPr="00477FAB" w:rsidTr="00C805F5">
        <w:trPr>
          <w:gridBefore w:val="1"/>
          <w:wBefore w:w="9" w:type="dxa"/>
          <w:ins w:id="2085" w:author="Huawei" w:date="2021-11-19T12:16:00Z"/>
        </w:trPr>
        <w:tc>
          <w:tcPr>
            <w:tcW w:w="9738" w:type="dxa"/>
            <w:gridSpan w:val="4"/>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2086" w:author="Huawei" w:date="2021-11-19T12:16:00Z"/>
                <w:rPrChange w:id="2087" w:author="Huawei" w:date="2021-11-19T12:16:00Z">
                  <w:rPr>
                    <w:ins w:id="2088" w:author="Huawei" w:date="2021-11-19T12:16:00Z"/>
                  </w:rPr>
                </w:rPrChange>
              </w:rPr>
            </w:pPr>
            <w:ins w:id="2089" w:author="Huawei" w:date="2021-11-19T12:16:00Z">
              <w:r w:rsidRPr="00477FAB">
                <w:rPr>
                  <w:rPrChange w:id="2090" w:author="Huawei" w:date="2021-11-19T12:16:00Z">
                    <w:rPr/>
                  </w:rPrChange>
                </w:rPr>
                <w:t>Derivation Path: TS 38.508-1 [4] Table 4.7.5.4-2</w:t>
              </w:r>
            </w:ins>
          </w:p>
        </w:tc>
      </w:tr>
      <w:tr w:rsidR="00477FAB" w:rsidRPr="00477FAB" w:rsidTr="00C805F5">
        <w:tblPrEx>
          <w:tblCellMar>
            <w:left w:w="108" w:type="dxa"/>
            <w:right w:w="108" w:type="dxa"/>
          </w:tblCellMar>
        </w:tblPrEx>
        <w:trPr>
          <w:ins w:id="2091" w:author="Huawei" w:date="2021-11-19T12:16:00Z"/>
        </w:trPr>
        <w:tc>
          <w:tcPr>
            <w:tcW w:w="4535" w:type="dxa"/>
            <w:gridSpan w:val="2"/>
          </w:tcPr>
          <w:p w:rsidR="00477FAB" w:rsidRPr="00477FAB" w:rsidRDefault="00477FAB" w:rsidP="00C805F5">
            <w:pPr>
              <w:pStyle w:val="TAH"/>
              <w:rPr>
                <w:ins w:id="2092" w:author="Huawei" w:date="2021-11-19T12:16:00Z"/>
                <w:rPrChange w:id="2093" w:author="Huawei" w:date="2021-11-19T12:16:00Z">
                  <w:rPr>
                    <w:ins w:id="2094" w:author="Huawei" w:date="2021-11-19T12:16:00Z"/>
                  </w:rPr>
                </w:rPrChange>
              </w:rPr>
            </w:pPr>
            <w:ins w:id="2095" w:author="Huawei" w:date="2021-11-19T12:16:00Z">
              <w:r w:rsidRPr="00477FAB">
                <w:rPr>
                  <w:rPrChange w:id="2096" w:author="Huawei" w:date="2021-11-19T12:16:00Z">
                    <w:rPr/>
                  </w:rPrChange>
                </w:rPr>
                <w:t>Information Element</w:t>
              </w:r>
            </w:ins>
          </w:p>
        </w:tc>
        <w:tc>
          <w:tcPr>
            <w:tcW w:w="2267" w:type="dxa"/>
          </w:tcPr>
          <w:p w:rsidR="00477FAB" w:rsidRPr="00477FAB" w:rsidRDefault="00477FAB" w:rsidP="00C805F5">
            <w:pPr>
              <w:pStyle w:val="TAH"/>
              <w:rPr>
                <w:ins w:id="2097" w:author="Huawei" w:date="2021-11-19T12:16:00Z"/>
                <w:rPrChange w:id="2098" w:author="Huawei" w:date="2021-11-19T12:16:00Z">
                  <w:rPr>
                    <w:ins w:id="2099" w:author="Huawei" w:date="2021-11-19T12:16:00Z"/>
                  </w:rPr>
                </w:rPrChange>
              </w:rPr>
            </w:pPr>
            <w:ins w:id="2100" w:author="Huawei" w:date="2021-11-19T12:16:00Z">
              <w:r w:rsidRPr="00477FAB">
                <w:rPr>
                  <w:rPrChange w:id="2101" w:author="Huawei" w:date="2021-11-19T12:16:00Z">
                    <w:rPr/>
                  </w:rPrChange>
                </w:rPr>
                <w:t>Value/remark</w:t>
              </w:r>
            </w:ins>
          </w:p>
        </w:tc>
        <w:tc>
          <w:tcPr>
            <w:tcW w:w="1700" w:type="dxa"/>
          </w:tcPr>
          <w:p w:rsidR="00477FAB" w:rsidRPr="00477FAB" w:rsidRDefault="00477FAB" w:rsidP="00C805F5">
            <w:pPr>
              <w:pStyle w:val="TAH"/>
              <w:rPr>
                <w:ins w:id="2102" w:author="Huawei" w:date="2021-11-19T12:16:00Z"/>
                <w:rPrChange w:id="2103" w:author="Huawei" w:date="2021-11-19T12:16:00Z">
                  <w:rPr>
                    <w:ins w:id="2104" w:author="Huawei" w:date="2021-11-19T12:16:00Z"/>
                  </w:rPr>
                </w:rPrChange>
              </w:rPr>
            </w:pPr>
            <w:ins w:id="2105" w:author="Huawei" w:date="2021-11-19T12:16:00Z">
              <w:r w:rsidRPr="00477FAB">
                <w:rPr>
                  <w:rPrChange w:id="2106" w:author="Huawei" w:date="2021-11-19T12:16:00Z">
                    <w:rPr/>
                  </w:rPrChange>
                </w:rPr>
                <w:t>Comment</w:t>
              </w:r>
            </w:ins>
          </w:p>
        </w:tc>
        <w:tc>
          <w:tcPr>
            <w:tcW w:w="1245" w:type="dxa"/>
          </w:tcPr>
          <w:p w:rsidR="00477FAB" w:rsidRPr="00477FAB" w:rsidRDefault="00477FAB" w:rsidP="00C805F5">
            <w:pPr>
              <w:pStyle w:val="TAH"/>
              <w:rPr>
                <w:ins w:id="2107" w:author="Huawei" w:date="2021-11-19T12:16:00Z"/>
                <w:rPrChange w:id="2108" w:author="Huawei" w:date="2021-11-19T12:16:00Z">
                  <w:rPr>
                    <w:ins w:id="2109" w:author="Huawei" w:date="2021-11-19T12:16:00Z"/>
                  </w:rPr>
                </w:rPrChange>
              </w:rPr>
            </w:pPr>
            <w:ins w:id="2110" w:author="Huawei" w:date="2021-11-19T12:16:00Z">
              <w:r w:rsidRPr="00477FAB">
                <w:rPr>
                  <w:rPrChange w:id="2111" w:author="Huawei" w:date="2021-11-19T12:16:00Z">
                    <w:rPr/>
                  </w:rPrChange>
                </w:rPr>
                <w:t>Condition</w:t>
              </w:r>
            </w:ins>
          </w:p>
        </w:tc>
      </w:tr>
      <w:tr w:rsidR="00477FAB" w:rsidRPr="00477FAB" w:rsidTr="00C805F5">
        <w:tblPrEx>
          <w:tblCellMar>
            <w:left w:w="108" w:type="dxa"/>
            <w:right w:w="108" w:type="dxa"/>
          </w:tblCellMar>
        </w:tblPrEx>
        <w:trPr>
          <w:ins w:id="2112" w:author="Huawei" w:date="2021-11-19T12:16:00Z"/>
        </w:trPr>
        <w:tc>
          <w:tcPr>
            <w:tcW w:w="4535" w:type="dxa"/>
            <w:gridSpan w:val="2"/>
          </w:tcPr>
          <w:p w:rsidR="00477FAB" w:rsidRPr="00477FAB" w:rsidRDefault="00477FAB" w:rsidP="00C805F5">
            <w:pPr>
              <w:pStyle w:val="TAL"/>
              <w:rPr>
                <w:ins w:id="2113" w:author="Huawei" w:date="2021-11-19T12:16:00Z"/>
                <w:rPrChange w:id="2114" w:author="Huawei" w:date="2021-11-19T12:16:00Z">
                  <w:rPr>
                    <w:ins w:id="2115" w:author="Huawei" w:date="2021-11-19T12:16:00Z"/>
                  </w:rPr>
                </w:rPrChange>
              </w:rPr>
            </w:pPr>
            <w:ins w:id="2116" w:author="Huawei" w:date="2021-11-19T12:16:00Z">
              <w:r w:rsidRPr="00477FAB">
                <w:rPr>
                  <w:lang w:eastAsia="zh-CN"/>
                  <w:rPrChange w:id="2117" w:author="Huawei" w:date="2021-11-19T12:16:00Z">
                    <w:rPr>
                      <w:lang w:eastAsia="zh-CN"/>
                    </w:rPr>
                  </w:rPrChange>
                </w:rPr>
                <w:t>V2XP info #1</w:t>
              </w:r>
            </w:ins>
          </w:p>
        </w:tc>
        <w:tc>
          <w:tcPr>
            <w:tcW w:w="2267" w:type="dxa"/>
          </w:tcPr>
          <w:p w:rsidR="00477FAB" w:rsidRPr="00477FAB" w:rsidRDefault="00477FAB" w:rsidP="00C805F5">
            <w:pPr>
              <w:pStyle w:val="TAL"/>
              <w:rPr>
                <w:ins w:id="2118" w:author="Huawei" w:date="2021-11-19T12:16:00Z"/>
                <w:szCs w:val="18"/>
                <w:rPrChange w:id="2119" w:author="Huawei" w:date="2021-11-19T12:16:00Z">
                  <w:rPr>
                    <w:ins w:id="2120" w:author="Huawei" w:date="2021-11-19T12:16:00Z"/>
                    <w:szCs w:val="18"/>
                  </w:rPr>
                </w:rPrChange>
              </w:rPr>
            </w:pPr>
            <w:ins w:id="2121" w:author="Huawei" w:date="2021-11-19T12:16:00Z">
              <w:r w:rsidRPr="00477FAB">
                <w:rPr>
                  <w:lang w:eastAsia="zh-CN"/>
                  <w:rPrChange w:id="2122" w:author="Huawei" w:date="2021-11-19T12:16:00Z">
                    <w:rPr>
                      <w:lang w:eastAsia="zh-CN"/>
                    </w:rPr>
                  </w:rPrChange>
                </w:rPr>
                <w:t>See Table 13.1.1.3.3-4</w:t>
              </w:r>
            </w:ins>
          </w:p>
        </w:tc>
        <w:tc>
          <w:tcPr>
            <w:tcW w:w="1700" w:type="dxa"/>
          </w:tcPr>
          <w:p w:rsidR="00477FAB" w:rsidRPr="00477FAB" w:rsidRDefault="00477FAB" w:rsidP="00C805F5">
            <w:pPr>
              <w:pStyle w:val="TAL"/>
              <w:rPr>
                <w:ins w:id="2123" w:author="Huawei" w:date="2021-11-19T12:16:00Z"/>
                <w:rPrChange w:id="2124" w:author="Huawei" w:date="2021-11-19T12:16:00Z">
                  <w:rPr>
                    <w:ins w:id="2125" w:author="Huawei" w:date="2021-11-19T12:16:00Z"/>
                  </w:rPr>
                </w:rPrChange>
              </w:rPr>
            </w:pPr>
          </w:p>
        </w:tc>
        <w:tc>
          <w:tcPr>
            <w:tcW w:w="1245" w:type="dxa"/>
          </w:tcPr>
          <w:p w:rsidR="00477FAB" w:rsidRPr="00477FAB" w:rsidRDefault="00477FAB" w:rsidP="00C805F5">
            <w:pPr>
              <w:pStyle w:val="TAL"/>
              <w:rPr>
                <w:ins w:id="2126" w:author="Huawei" w:date="2021-11-19T12:16:00Z"/>
                <w:rPrChange w:id="2127" w:author="Huawei" w:date="2021-11-19T12:16:00Z">
                  <w:rPr>
                    <w:ins w:id="2128" w:author="Huawei" w:date="2021-11-19T12:16:00Z"/>
                  </w:rPr>
                </w:rPrChange>
              </w:rPr>
            </w:pPr>
          </w:p>
        </w:tc>
      </w:tr>
      <w:tr w:rsidR="00477FAB" w:rsidRPr="00477FAB" w:rsidTr="00C805F5">
        <w:tblPrEx>
          <w:tblCellMar>
            <w:left w:w="108" w:type="dxa"/>
            <w:right w:w="108" w:type="dxa"/>
          </w:tblCellMar>
        </w:tblPrEx>
        <w:trPr>
          <w:ins w:id="2129" w:author="Huawei" w:date="2021-11-19T12:16:00Z"/>
        </w:trPr>
        <w:tc>
          <w:tcPr>
            <w:tcW w:w="4535" w:type="dxa"/>
            <w:gridSpan w:val="2"/>
          </w:tcPr>
          <w:p w:rsidR="00477FAB" w:rsidRPr="00477FAB" w:rsidRDefault="00477FAB" w:rsidP="00C805F5">
            <w:pPr>
              <w:pStyle w:val="TAL"/>
              <w:rPr>
                <w:ins w:id="2130" w:author="Huawei" w:date="2021-11-19T12:16:00Z"/>
                <w:lang w:eastAsia="zh-CN"/>
              </w:rPr>
            </w:pPr>
            <w:ins w:id="2131" w:author="Huawei" w:date="2021-11-19T12:16:00Z">
              <w:r w:rsidRPr="00477FAB">
                <w:rPr>
                  <w:lang w:eastAsia="zh-CN"/>
                  <w:rPrChange w:id="2132" w:author="Huawei" w:date="2021-11-19T12:16:00Z">
                    <w:rPr>
                      <w:highlight w:val="yellow"/>
                      <w:lang w:eastAsia="zh-CN"/>
                    </w:rPr>
                  </w:rPrChange>
                </w:rPr>
                <w:t>V2XP info #2</w:t>
              </w:r>
            </w:ins>
          </w:p>
        </w:tc>
        <w:tc>
          <w:tcPr>
            <w:tcW w:w="2267" w:type="dxa"/>
          </w:tcPr>
          <w:p w:rsidR="00477FAB" w:rsidRPr="00477FAB" w:rsidRDefault="00477FAB" w:rsidP="00C805F5">
            <w:pPr>
              <w:pStyle w:val="TAL"/>
              <w:rPr>
                <w:ins w:id="2133" w:author="Huawei" w:date="2021-11-19T12:16:00Z"/>
                <w:lang w:eastAsia="zh-CN"/>
              </w:rPr>
            </w:pPr>
            <w:ins w:id="2134" w:author="Huawei" w:date="2021-11-19T12:16:00Z">
              <w:r w:rsidRPr="00477FAB">
                <w:rPr>
                  <w:lang w:eastAsia="zh-CN"/>
                  <w:rPrChange w:id="2135" w:author="Huawei" w:date="2021-11-19T12:16:00Z">
                    <w:rPr>
                      <w:highlight w:val="yellow"/>
                      <w:lang w:eastAsia="zh-CN"/>
                    </w:rPr>
                  </w:rPrChange>
                </w:rPr>
                <w:t>Not Present</w:t>
              </w:r>
            </w:ins>
          </w:p>
        </w:tc>
        <w:tc>
          <w:tcPr>
            <w:tcW w:w="1700" w:type="dxa"/>
          </w:tcPr>
          <w:p w:rsidR="00477FAB" w:rsidRPr="00477FAB" w:rsidRDefault="00477FAB" w:rsidP="00C805F5">
            <w:pPr>
              <w:pStyle w:val="TAL"/>
              <w:rPr>
                <w:ins w:id="2136" w:author="Huawei" w:date="2021-11-19T12:16:00Z"/>
                <w:rPrChange w:id="2137" w:author="Huawei" w:date="2021-11-19T12:16:00Z">
                  <w:rPr>
                    <w:ins w:id="2138" w:author="Huawei" w:date="2021-11-19T12:16:00Z"/>
                  </w:rPr>
                </w:rPrChange>
              </w:rPr>
            </w:pPr>
          </w:p>
        </w:tc>
        <w:tc>
          <w:tcPr>
            <w:tcW w:w="1245" w:type="dxa"/>
          </w:tcPr>
          <w:p w:rsidR="00477FAB" w:rsidRPr="00477FAB" w:rsidRDefault="00477FAB" w:rsidP="00C805F5">
            <w:pPr>
              <w:pStyle w:val="TAL"/>
              <w:rPr>
                <w:ins w:id="2139" w:author="Huawei" w:date="2021-11-19T12:16:00Z"/>
                <w:rPrChange w:id="2140" w:author="Huawei" w:date="2021-11-19T12:16:00Z">
                  <w:rPr>
                    <w:ins w:id="2141" w:author="Huawei" w:date="2021-11-19T12:16:00Z"/>
                  </w:rPr>
                </w:rPrChange>
              </w:rPr>
            </w:pPr>
          </w:p>
        </w:tc>
      </w:tr>
    </w:tbl>
    <w:p w:rsidR="00477FAB" w:rsidRPr="00477FAB" w:rsidRDefault="00477FAB" w:rsidP="00477FAB">
      <w:pPr>
        <w:rPr>
          <w:ins w:id="2142" w:author="Huawei" w:date="2021-11-19T12:16:00Z"/>
          <w:rPrChange w:id="2143" w:author="Huawei" w:date="2021-11-19T12:16:00Z">
            <w:rPr>
              <w:ins w:id="2144" w:author="Huawei" w:date="2021-11-19T12:16:00Z"/>
            </w:rPr>
          </w:rPrChange>
        </w:rPr>
      </w:pPr>
    </w:p>
    <w:p w:rsidR="00477FAB" w:rsidRPr="00477FAB" w:rsidRDefault="00477FAB" w:rsidP="00477FAB">
      <w:pPr>
        <w:pStyle w:val="TH"/>
        <w:rPr>
          <w:ins w:id="2145" w:author="Huawei" w:date="2021-11-19T12:16:00Z"/>
          <w:i/>
          <w:iCs/>
          <w:rPrChange w:id="2146" w:author="Huawei" w:date="2021-11-19T12:16:00Z">
            <w:rPr>
              <w:ins w:id="2147" w:author="Huawei" w:date="2021-11-19T12:16:00Z"/>
              <w:i/>
              <w:iCs/>
            </w:rPr>
          </w:rPrChange>
        </w:rPr>
      </w:pPr>
      <w:ins w:id="2148" w:author="Huawei" w:date="2021-11-19T12:16:00Z">
        <w:r w:rsidRPr="00477FAB">
          <w:rPr>
            <w:rPrChange w:id="2149" w:author="Huawei" w:date="2021-11-19T12:16:00Z">
              <w:rPr/>
            </w:rPrChange>
          </w:rPr>
          <w:t xml:space="preserve">Table 13.1.1.3.3-4: </w:t>
        </w:r>
        <w:r w:rsidRPr="00477FAB">
          <w:rPr>
            <w:i/>
            <w:iCs/>
            <w:rPrChange w:id="2150" w:author="Huawei" w:date="2021-11-19T12:16:00Z">
              <w:rPr>
                <w:i/>
                <w:iCs/>
              </w:rPr>
            </w:rPrChange>
          </w:rPr>
          <w:t>V2XP info (Table 13.1.1.3.3-3)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7FAB" w:rsidRPr="00477FAB" w:rsidTr="00C805F5">
        <w:trPr>
          <w:gridBefore w:val="1"/>
          <w:wBefore w:w="9" w:type="dxa"/>
          <w:ins w:id="2151" w:author="Huawei" w:date="2021-11-19T12:16:00Z"/>
        </w:trPr>
        <w:tc>
          <w:tcPr>
            <w:tcW w:w="9738" w:type="dxa"/>
            <w:gridSpan w:val="4"/>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2152" w:author="Huawei" w:date="2021-11-19T12:16:00Z"/>
                <w:rPrChange w:id="2153" w:author="Huawei" w:date="2021-11-19T12:16:00Z">
                  <w:rPr>
                    <w:ins w:id="2154" w:author="Huawei" w:date="2021-11-19T12:16:00Z"/>
                  </w:rPr>
                </w:rPrChange>
              </w:rPr>
            </w:pPr>
            <w:ins w:id="2155" w:author="Huawei" w:date="2021-11-19T12:16:00Z">
              <w:r w:rsidRPr="00477FAB">
                <w:rPr>
                  <w:rPrChange w:id="2156" w:author="Huawei" w:date="2021-11-19T12:16:00Z">
                    <w:rPr/>
                  </w:rPrChange>
                </w:rPr>
                <w:t>Derivation Path: TS 38.508-1 [4] Table 4.7.5.4-3</w:t>
              </w:r>
            </w:ins>
          </w:p>
        </w:tc>
      </w:tr>
      <w:tr w:rsidR="00477FAB" w:rsidRPr="00477FAB" w:rsidTr="00C805F5">
        <w:tblPrEx>
          <w:tblCellMar>
            <w:left w:w="108" w:type="dxa"/>
            <w:right w:w="108" w:type="dxa"/>
          </w:tblCellMar>
        </w:tblPrEx>
        <w:trPr>
          <w:ins w:id="2157" w:author="Huawei" w:date="2021-11-19T12:16:00Z"/>
        </w:trPr>
        <w:tc>
          <w:tcPr>
            <w:tcW w:w="4535" w:type="dxa"/>
            <w:gridSpan w:val="2"/>
          </w:tcPr>
          <w:p w:rsidR="00477FAB" w:rsidRPr="00477FAB" w:rsidRDefault="00477FAB" w:rsidP="00C805F5">
            <w:pPr>
              <w:pStyle w:val="TAH"/>
              <w:rPr>
                <w:ins w:id="2158" w:author="Huawei" w:date="2021-11-19T12:16:00Z"/>
                <w:rPrChange w:id="2159" w:author="Huawei" w:date="2021-11-19T12:16:00Z">
                  <w:rPr>
                    <w:ins w:id="2160" w:author="Huawei" w:date="2021-11-19T12:16:00Z"/>
                  </w:rPr>
                </w:rPrChange>
              </w:rPr>
            </w:pPr>
            <w:ins w:id="2161" w:author="Huawei" w:date="2021-11-19T12:16:00Z">
              <w:r w:rsidRPr="00477FAB">
                <w:rPr>
                  <w:rPrChange w:id="2162" w:author="Huawei" w:date="2021-11-19T12:16:00Z">
                    <w:rPr/>
                  </w:rPrChange>
                </w:rPr>
                <w:t>Information Element</w:t>
              </w:r>
            </w:ins>
          </w:p>
        </w:tc>
        <w:tc>
          <w:tcPr>
            <w:tcW w:w="2267" w:type="dxa"/>
          </w:tcPr>
          <w:p w:rsidR="00477FAB" w:rsidRPr="00477FAB" w:rsidRDefault="00477FAB" w:rsidP="00C805F5">
            <w:pPr>
              <w:pStyle w:val="TAH"/>
              <w:rPr>
                <w:ins w:id="2163" w:author="Huawei" w:date="2021-11-19T12:16:00Z"/>
                <w:rPrChange w:id="2164" w:author="Huawei" w:date="2021-11-19T12:16:00Z">
                  <w:rPr>
                    <w:ins w:id="2165" w:author="Huawei" w:date="2021-11-19T12:16:00Z"/>
                  </w:rPr>
                </w:rPrChange>
              </w:rPr>
            </w:pPr>
            <w:ins w:id="2166" w:author="Huawei" w:date="2021-11-19T12:16:00Z">
              <w:r w:rsidRPr="00477FAB">
                <w:rPr>
                  <w:rPrChange w:id="2167" w:author="Huawei" w:date="2021-11-19T12:16:00Z">
                    <w:rPr/>
                  </w:rPrChange>
                </w:rPr>
                <w:t>Value/remark</w:t>
              </w:r>
            </w:ins>
          </w:p>
        </w:tc>
        <w:tc>
          <w:tcPr>
            <w:tcW w:w="1700" w:type="dxa"/>
          </w:tcPr>
          <w:p w:rsidR="00477FAB" w:rsidRPr="00477FAB" w:rsidRDefault="00477FAB" w:rsidP="00C805F5">
            <w:pPr>
              <w:pStyle w:val="TAH"/>
              <w:rPr>
                <w:ins w:id="2168" w:author="Huawei" w:date="2021-11-19T12:16:00Z"/>
                <w:rPrChange w:id="2169" w:author="Huawei" w:date="2021-11-19T12:16:00Z">
                  <w:rPr>
                    <w:ins w:id="2170" w:author="Huawei" w:date="2021-11-19T12:16:00Z"/>
                  </w:rPr>
                </w:rPrChange>
              </w:rPr>
            </w:pPr>
            <w:ins w:id="2171" w:author="Huawei" w:date="2021-11-19T12:16:00Z">
              <w:r w:rsidRPr="00477FAB">
                <w:rPr>
                  <w:rPrChange w:id="2172" w:author="Huawei" w:date="2021-11-19T12:16:00Z">
                    <w:rPr/>
                  </w:rPrChange>
                </w:rPr>
                <w:t>Comment</w:t>
              </w:r>
            </w:ins>
          </w:p>
        </w:tc>
        <w:tc>
          <w:tcPr>
            <w:tcW w:w="1245" w:type="dxa"/>
          </w:tcPr>
          <w:p w:rsidR="00477FAB" w:rsidRPr="00477FAB" w:rsidRDefault="00477FAB" w:rsidP="00C805F5">
            <w:pPr>
              <w:pStyle w:val="TAH"/>
              <w:rPr>
                <w:ins w:id="2173" w:author="Huawei" w:date="2021-11-19T12:16:00Z"/>
                <w:rPrChange w:id="2174" w:author="Huawei" w:date="2021-11-19T12:16:00Z">
                  <w:rPr>
                    <w:ins w:id="2175" w:author="Huawei" w:date="2021-11-19T12:16:00Z"/>
                  </w:rPr>
                </w:rPrChange>
              </w:rPr>
            </w:pPr>
            <w:ins w:id="2176" w:author="Huawei" w:date="2021-11-19T12:16:00Z">
              <w:r w:rsidRPr="00477FAB">
                <w:rPr>
                  <w:rPrChange w:id="2177" w:author="Huawei" w:date="2021-11-19T12:16:00Z">
                    <w:rPr/>
                  </w:rPrChange>
                </w:rPr>
                <w:t>Condition</w:t>
              </w:r>
            </w:ins>
          </w:p>
        </w:tc>
      </w:tr>
      <w:tr w:rsidR="00477FAB" w:rsidRPr="00477FAB" w:rsidTr="00C805F5">
        <w:tblPrEx>
          <w:tblCellMar>
            <w:left w:w="108" w:type="dxa"/>
            <w:right w:w="108" w:type="dxa"/>
          </w:tblCellMar>
        </w:tblPrEx>
        <w:trPr>
          <w:ins w:id="2178" w:author="Huawei" w:date="2021-11-19T12:16:00Z"/>
        </w:trPr>
        <w:tc>
          <w:tcPr>
            <w:tcW w:w="4535" w:type="dxa"/>
            <w:gridSpan w:val="2"/>
          </w:tcPr>
          <w:p w:rsidR="00477FAB" w:rsidRPr="00477FAB" w:rsidRDefault="00477FAB" w:rsidP="00C805F5">
            <w:pPr>
              <w:pStyle w:val="TAL"/>
              <w:rPr>
                <w:ins w:id="2179" w:author="Huawei" w:date="2021-11-19T12:16:00Z"/>
                <w:rPrChange w:id="2180" w:author="Huawei" w:date="2021-11-19T12:16:00Z">
                  <w:rPr>
                    <w:ins w:id="2181" w:author="Huawei" w:date="2021-11-19T12:16:00Z"/>
                  </w:rPr>
                </w:rPrChange>
              </w:rPr>
            </w:pPr>
            <w:ins w:id="2182" w:author="Huawei" w:date="2021-11-19T12:16:00Z">
              <w:r w:rsidRPr="00477FAB">
                <w:rPr>
                  <w:rPrChange w:id="2183" w:author="Huawei" w:date="2021-11-19T12:16:00Z">
                    <w:rPr/>
                  </w:rPrChange>
                </w:rPr>
                <w:t>V2XP info contents</w:t>
              </w:r>
            </w:ins>
          </w:p>
        </w:tc>
        <w:tc>
          <w:tcPr>
            <w:tcW w:w="2267" w:type="dxa"/>
          </w:tcPr>
          <w:p w:rsidR="00477FAB" w:rsidRPr="00477FAB" w:rsidRDefault="00477FAB" w:rsidP="00C805F5">
            <w:pPr>
              <w:pStyle w:val="TAL"/>
              <w:rPr>
                <w:ins w:id="2184" w:author="Huawei" w:date="2021-11-19T12:16:00Z"/>
                <w:rPrChange w:id="2185" w:author="Huawei" w:date="2021-11-19T12:16:00Z">
                  <w:rPr>
                    <w:ins w:id="2186" w:author="Huawei" w:date="2021-11-19T12:16:00Z"/>
                  </w:rPr>
                </w:rPrChange>
              </w:rPr>
            </w:pPr>
            <w:ins w:id="2187" w:author="Huawei" w:date="2021-11-19T12:16:00Z">
              <w:r w:rsidRPr="00477FAB">
                <w:rPr>
                  <w:rPrChange w:id="2188" w:author="Huawei" w:date="2021-11-19T12:16:00Z">
                    <w:rPr/>
                  </w:rPrChange>
                </w:rPr>
                <w:t>See Table 13.1.1.3.3-5</w:t>
              </w:r>
            </w:ins>
          </w:p>
        </w:tc>
        <w:tc>
          <w:tcPr>
            <w:tcW w:w="1700" w:type="dxa"/>
          </w:tcPr>
          <w:p w:rsidR="00477FAB" w:rsidRPr="00477FAB" w:rsidRDefault="00477FAB" w:rsidP="00C805F5">
            <w:pPr>
              <w:pStyle w:val="TAL"/>
              <w:rPr>
                <w:ins w:id="2189" w:author="Huawei" w:date="2021-11-19T12:16:00Z"/>
                <w:rPrChange w:id="2190" w:author="Huawei" w:date="2021-11-19T12:16:00Z">
                  <w:rPr>
                    <w:ins w:id="2191" w:author="Huawei" w:date="2021-11-19T12:16:00Z"/>
                  </w:rPr>
                </w:rPrChange>
              </w:rPr>
            </w:pPr>
          </w:p>
        </w:tc>
        <w:tc>
          <w:tcPr>
            <w:tcW w:w="1245" w:type="dxa"/>
          </w:tcPr>
          <w:p w:rsidR="00477FAB" w:rsidRPr="00477FAB" w:rsidRDefault="00477FAB" w:rsidP="00C805F5">
            <w:pPr>
              <w:pStyle w:val="TAL"/>
              <w:rPr>
                <w:ins w:id="2192" w:author="Huawei" w:date="2021-11-19T12:16:00Z"/>
                <w:rPrChange w:id="2193" w:author="Huawei" w:date="2021-11-19T12:16:00Z">
                  <w:rPr>
                    <w:ins w:id="2194" w:author="Huawei" w:date="2021-11-19T12:16:00Z"/>
                  </w:rPr>
                </w:rPrChange>
              </w:rPr>
            </w:pPr>
          </w:p>
        </w:tc>
      </w:tr>
    </w:tbl>
    <w:p w:rsidR="00477FAB" w:rsidRPr="00477FAB" w:rsidRDefault="00477FAB" w:rsidP="00477FAB">
      <w:pPr>
        <w:rPr>
          <w:ins w:id="2195" w:author="Huawei" w:date="2021-11-19T12:16:00Z"/>
          <w:rPrChange w:id="2196" w:author="Huawei" w:date="2021-11-19T12:16:00Z">
            <w:rPr>
              <w:ins w:id="2197" w:author="Huawei" w:date="2021-11-19T12:16:00Z"/>
            </w:rPr>
          </w:rPrChange>
        </w:rPr>
      </w:pPr>
    </w:p>
    <w:p w:rsidR="00477FAB" w:rsidRPr="00477FAB" w:rsidRDefault="00477FAB" w:rsidP="00477FAB">
      <w:pPr>
        <w:pStyle w:val="TH"/>
        <w:rPr>
          <w:ins w:id="2198" w:author="Huawei" w:date="2021-11-19T12:16:00Z"/>
          <w:i/>
          <w:iCs/>
          <w:rPrChange w:id="2199" w:author="Huawei" w:date="2021-11-19T12:16:00Z">
            <w:rPr>
              <w:ins w:id="2200" w:author="Huawei" w:date="2021-11-19T12:16:00Z"/>
              <w:i/>
              <w:iCs/>
            </w:rPr>
          </w:rPrChange>
        </w:rPr>
      </w:pPr>
      <w:ins w:id="2201" w:author="Huawei" w:date="2021-11-19T12:16:00Z">
        <w:r w:rsidRPr="00477FAB">
          <w:rPr>
            <w:rPrChange w:id="2202" w:author="Huawei" w:date="2021-11-19T12:16:00Z">
              <w:rPr/>
            </w:rPrChange>
          </w:rPr>
          <w:t xml:space="preserve">Table 13.1.1.3.3-5: </w:t>
        </w:r>
        <w:r w:rsidRPr="00477FAB">
          <w:rPr>
            <w:i/>
            <w:iCs/>
            <w:rPrChange w:id="2203" w:author="Huawei" w:date="2021-11-19T12:16:00Z">
              <w:rPr>
                <w:i/>
                <w:iCs/>
              </w:rPr>
            </w:rPrChange>
          </w:rPr>
          <w:t>V2XP info = {UE policies for V2X communication over PC5} (Table 13.1.1.3.3-4)</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7FAB" w:rsidRPr="00477FAB" w:rsidTr="00C805F5">
        <w:trPr>
          <w:gridBefore w:val="1"/>
          <w:wBefore w:w="9" w:type="dxa"/>
          <w:ins w:id="2204" w:author="Huawei" w:date="2021-11-19T12:16:00Z"/>
        </w:trPr>
        <w:tc>
          <w:tcPr>
            <w:tcW w:w="9738" w:type="dxa"/>
            <w:gridSpan w:val="4"/>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2205" w:author="Huawei" w:date="2021-11-19T12:16:00Z"/>
                <w:rPrChange w:id="2206" w:author="Huawei" w:date="2021-11-19T12:16:00Z">
                  <w:rPr>
                    <w:ins w:id="2207" w:author="Huawei" w:date="2021-11-19T12:16:00Z"/>
                  </w:rPr>
                </w:rPrChange>
              </w:rPr>
            </w:pPr>
            <w:ins w:id="2208" w:author="Huawei" w:date="2021-11-19T12:16:00Z">
              <w:r w:rsidRPr="00477FAB">
                <w:rPr>
                  <w:rPrChange w:id="2209" w:author="Huawei" w:date="2021-11-19T12:16:00Z">
                    <w:rPr/>
                  </w:rPrChange>
                </w:rPr>
                <w:t>Derivation Path: TS 38.508-1 [4] Table 4.7.5.5-1</w:t>
              </w:r>
            </w:ins>
          </w:p>
        </w:tc>
      </w:tr>
      <w:tr w:rsidR="00477FAB" w:rsidRPr="00477FAB" w:rsidTr="00C805F5">
        <w:tblPrEx>
          <w:tblCellMar>
            <w:left w:w="108" w:type="dxa"/>
            <w:right w:w="108" w:type="dxa"/>
          </w:tblCellMar>
        </w:tblPrEx>
        <w:trPr>
          <w:ins w:id="2210" w:author="Huawei" w:date="2021-11-19T12:16:00Z"/>
        </w:trPr>
        <w:tc>
          <w:tcPr>
            <w:tcW w:w="4535" w:type="dxa"/>
            <w:gridSpan w:val="2"/>
            <w:tcBorders>
              <w:bottom w:val="single" w:sz="4" w:space="0" w:color="auto"/>
            </w:tcBorders>
          </w:tcPr>
          <w:p w:rsidR="00477FAB" w:rsidRPr="00477FAB" w:rsidRDefault="00477FAB" w:rsidP="00C805F5">
            <w:pPr>
              <w:pStyle w:val="TAH"/>
              <w:rPr>
                <w:ins w:id="2211" w:author="Huawei" w:date="2021-11-19T12:16:00Z"/>
                <w:rPrChange w:id="2212" w:author="Huawei" w:date="2021-11-19T12:16:00Z">
                  <w:rPr>
                    <w:ins w:id="2213" w:author="Huawei" w:date="2021-11-19T12:16:00Z"/>
                  </w:rPr>
                </w:rPrChange>
              </w:rPr>
            </w:pPr>
            <w:ins w:id="2214" w:author="Huawei" w:date="2021-11-19T12:16:00Z">
              <w:r w:rsidRPr="00477FAB">
                <w:rPr>
                  <w:rPrChange w:id="2215" w:author="Huawei" w:date="2021-11-19T12:16:00Z">
                    <w:rPr/>
                  </w:rPrChange>
                </w:rPr>
                <w:t>Information Element</w:t>
              </w:r>
            </w:ins>
          </w:p>
        </w:tc>
        <w:tc>
          <w:tcPr>
            <w:tcW w:w="2267" w:type="dxa"/>
          </w:tcPr>
          <w:p w:rsidR="00477FAB" w:rsidRPr="00477FAB" w:rsidRDefault="00477FAB" w:rsidP="00C805F5">
            <w:pPr>
              <w:pStyle w:val="TAH"/>
              <w:rPr>
                <w:ins w:id="2216" w:author="Huawei" w:date="2021-11-19T12:16:00Z"/>
                <w:rPrChange w:id="2217" w:author="Huawei" w:date="2021-11-19T12:16:00Z">
                  <w:rPr>
                    <w:ins w:id="2218" w:author="Huawei" w:date="2021-11-19T12:16:00Z"/>
                  </w:rPr>
                </w:rPrChange>
              </w:rPr>
            </w:pPr>
            <w:ins w:id="2219" w:author="Huawei" w:date="2021-11-19T12:16:00Z">
              <w:r w:rsidRPr="00477FAB">
                <w:rPr>
                  <w:rPrChange w:id="2220" w:author="Huawei" w:date="2021-11-19T12:16:00Z">
                    <w:rPr/>
                  </w:rPrChange>
                </w:rPr>
                <w:t>Value/remark</w:t>
              </w:r>
            </w:ins>
          </w:p>
        </w:tc>
        <w:tc>
          <w:tcPr>
            <w:tcW w:w="1700" w:type="dxa"/>
          </w:tcPr>
          <w:p w:rsidR="00477FAB" w:rsidRPr="00477FAB" w:rsidRDefault="00477FAB" w:rsidP="00C805F5">
            <w:pPr>
              <w:pStyle w:val="TAH"/>
              <w:rPr>
                <w:ins w:id="2221" w:author="Huawei" w:date="2021-11-19T12:16:00Z"/>
                <w:rPrChange w:id="2222" w:author="Huawei" w:date="2021-11-19T12:16:00Z">
                  <w:rPr>
                    <w:ins w:id="2223" w:author="Huawei" w:date="2021-11-19T12:16:00Z"/>
                  </w:rPr>
                </w:rPrChange>
              </w:rPr>
            </w:pPr>
            <w:ins w:id="2224" w:author="Huawei" w:date="2021-11-19T12:16:00Z">
              <w:r w:rsidRPr="00477FAB">
                <w:rPr>
                  <w:rPrChange w:id="2225" w:author="Huawei" w:date="2021-11-19T12:16:00Z">
                    <w:rPr/>
                  </w:rPrChange>
                </w:rPr>
                <w:t>Comment</w:t>
              </w:r>
            </w:ins>
          </w:p>
        </w:tc>
        <w:tc>
          <w:tcPr>
            <w:tcW w:w="1245" w:type="dxa"/>
          </w:tcPr>
          <w:p w:rsidR="00477FAB" w:rsidRPr="00477FAB" w:rsidRDefault="00477FAB" w:rsidP="00C805F5">
            <w:pPr>
              <w:pStyle w:val="TAH"/>
              <w:rPr>
                <w:ins w:id="2226" w:author="Huawei" w:date="2021-11-19T12:16:00Z"/>
                <w:rPrChange w:id="2227" w:author="Huawei" w:date="2021-11-19T12:16:00Z">
                  <w:rPr>
                    <w:ins w:id="2228" w:author="Huawei" w:date="2021-11-19T12:16:00Z"/>
                  </w:rPr>
                </w:rPrChange>
              </w:rPr>
            </w:pPr>
            <w:ins w:id="2229" w:author="Huawei" w:date="2021-11-19T12:16:00Z">
              <w:r w:rsidRPr="00477FAB">
                <w:rPr>
                  <w:rPrChange w:id="2230" w:author="Huawei" w:date="2021-11-19T12:16:00Z">
                    <w:rPr/>
                  </w:rPrChange>
                </w:rPr>
                <w:t>Condition</w:t>
              </w:r>
            </w:ins>
          </w:p>
        </w:tc>
      </w:tr>
      <w:tr w:rsidR="00477FAB" w:rsidRPr="00477FAB" w:rsidTr="00C805F5">
        <w:tblPrEx>
          <w:tblCellMar>
            <w:left w:w="108" w:type="dxa"/>
            <w:right w:w="108" w:type="dxa"/>
          </w:tblCellMar>
        </w:tblPrEx>
        <w:trPr>
          <w:ins w:id="2231" w:author="Huawei" w:date="2021-11-19T12:16:00Z"/>
        </w:trPr>
        <w:tc>
          <w:tcPr>
            <w:tcW w:w="4535" w:type="dxa"/>
            <w:gridSpan w:val="2"/>
            <w:tcBorders>
              <w:bottom w:val="nil"/>
            </w:tcBorders>
          </w:tcPr>
          <w:p w:rsidR="00477FAB" w:rsidRPr="00477FAB" w:rsidRDefault="00477FAB" w:rsidP="00C805F5">
            <w:pPr>
              <w:pStyle w:val="TAL"/>
              <w:rPr>
                <w:ins w:id="2232" w:author="Huawei" w:date="2021-11-19T12:16:00Z"/>
                <w:rPrChange w:id="2233" w:author="Huawei" w:date="2021-11-19T12:16:00Z">
                  <w:rPr>
                    <w:ins w:id="2234" w:author="Huawei" w:date="2021-11-19T12:16:00Z"/>
                  </w:rPr>
                </w:rPrChange>
              </w:rPr>
            </w:pPr>
            <w:ins w:id="2235" w:author="Huawei" w:date="2021-11-19T12:16:00Z">
              <w:r w:rsidRPr="00477FAB">
                <w:rPr>
                  <w:rPrChange w:id="2236" w:author="Huawei" w:date="2021-11-19T12:16:00Z">
                    <w:rPr/>
                  </w:rPrChange>
                </w:rPr>
                <w:t>Validity timer</w:t>
              </w:r>
            </w:ins>
          </w:p>
        </w:tc>
        <w:tc>
          <w:tcPr>
            <w:tcW w:w="2267" w:type="dxa"/>
          </w:tcPr>
          <w:p w:rsidR="00477FAB" w:rsidRPr="00477FAB" w:rsidRDefault="00477FAB" w:rsidP="00C805F5">
            <w:pPr>
              <w:pStyle w:val="TAL"/>
              <w:rPr>
                <w:ins w:id="2237" w:author="Huawei" w:date="2021-11-19T12:16:00Z"/>
                <w:rPrChange w:id="2238" w:author="Huawei" w:date="2021-11-19T12:16:00Z">
                  <w:rPr>
                    <w:ins w:id="2239" w:author="Huawei" w:date="2021-11-19T12:16:00Z"/>
                  </w:rPr>
                </w:rPrChange>
              </w:rPr>
            </w:pPr>
            <w:ins w:id="2240" w:author="Huawei" w:date="2021-11-19T12:16:00Z">
              <w:r w:rsidRPr="00477FAB">
                <w:rPr>
                  <w:rPrChange w:id="2241" w:author="Huawei" w:date="2021-11-19T12:16:00Z">
                    <w:rPr/>
                  </w:rPrChange>
                </w:rPr>
                <w:t xml:space="preserve">'FF </w:t>
              </w:r>
              <w:proofErr w:type="spellStart"/>
              <w:r w:rsidRPr="00477FAB">
                <w:rPr>
                  <w:rPrChange w:id="2242" w:author="Huawei" w:date="2021-11-19T12:16:00Z">
                    <w:rPr/>
                  </w:rPrChange>
                </w:rPr>
                <w:t>FF</w:t>
              </w:r>
              <w:proofErr w:type="spellEnd"/>
              <w:r w:rsidRPr="00477FAB">
                <w:rPr>
                  <w:rPrChange w:id="2243" w:author="Huawei" w:date="2021-11-19T12:16:00Z">
                    <w:rPr/>
                  </w:rPrChange>
                </w:rPr>
                <w:t xml:space="preserve"> </w:t>
              </w:r>
              <w:proofErr w:type="spellStart"/>
              <w:r w:rsidRPr="00477FAB">
                <w:rPr>
                  <w:rPrChange w:id="2244" w:author="Huawei" w:date="2021-11-19T12:16:00Z">
                    <w:rPr/>
                  </w:rPrChange>
                </w:rPr>
                <w:t>FF</w:t>
              </w:r>
              <w:proofErr w:type="spellEnd"/>
              <w:r w:rsidRPr="00477FAB">
                <w:rPr>
                  <w:rPrChange w:id="2245" w:author="Huawei" w:date="2021-11-19T12:16:00Z">
                    <w:rPr/>
                  </w:rPrChange>
                </w:rPr>
                <w:t xml:space="preserve"> </w:t>
              </w:r>
              <w:proofErr w:type="spellStart"/>
              <w:r w:rsidRPr="00477FAB">
                <w:rPr>
                  <w:rPrChange w:id="2246" w:author="Huawei" w:date="2021-11-19T12:16:00Z">
                    <w:rPr/>
                  </w:rPrChange>
                </w:rPr>
                <w:t>FF</w:t>
              </w:r>
              <w:proofErr w:type="spellEnd"/>
              <w:r w:rsidRPr="00477FAB">
                <w:rPr>
                  <w:rPrChange w:id="2247" w:author="Huawei" w:date="2021-11-19T12:16:00Z">
                    <w:rPr/>
                  </w:rPrChange>
                </w:rPr>
                <w:t xml:space="preserve"> </w:t>
              </w:r>
              <w:proofErr w:type="spellStart"/>
              <w:r w:rsidRPr="00477FAB">
                <w:rPr>
                  <w:rPrChange w:id="2248" w:author="Huawei" w:date="2021-11-19T12:16:00Z">
                    <w:rPr/>
                  </w:rPrChange>
                </w:rPr>
                <w:t>FF</w:t>
              </w:r>
              <w:proofErr w:type="spellEnd"/>
              <w:r w:rsidRPr="00477FAB">
                <w:rPr>
                  <w:rPrChange w:id="2249" w:author="Huawei" w:date="2021-11-19T12:16:00Z">
                    <w:rPr/>
                  </w:rPrChange>
                </w:rPr>
                <w:t xml:space="preserve"> </w:t>
              </w:r>
              <w:proofErr w:type="spellStart"/>
              <w:r w:rsidRPr="00477FAB">
                <w:rPr>
                  <w:rPrChange w:id="2250" w:author="Huawei" w:date="2021-11-19T12:16:00Z">
                    <w:rPr/>
                  </w:rPrChange>
                </w:rPr>
                <w:t>FF</w:t>
              </w:r>
              <w:proofErr w:type="spellEnd"/>
              <w:r w:rsidRPr="00477FAB">
                <w:rPr>
                  <w:rPrChange w:id="2251" w:author="Huawei" w:date="2021-11-19T12:16:00Z">
                    <w:rPr/>
                  </w:rPrChange>
                </w:rPr>
                <w:t xml:space="preserve"> </w:t>
              </w:r>
              <w:proofErr w:type="spellStart"/>
              <w:r w:rsidRPr="00477FAB">
                <w:rPr>
                  <w:rPrChange w:id="2252" w:author="Huawei" w:date="2021-11-19T12:16:00Z">
                    <w:rPr/>
                  </w:rPrChange>
                </w:rPr>
                <w:t>FF</w:t>
              </w:r>
              <w:proofErr w:type="spellEnd"/>
              <w:r w:rsidRPr="00477FAB">
                <w:rPr>
                  <w:rPrChange w:id="2253" w:author="Huawei" w:date="2021-11-19T12:16:00Z">
                    <w:rPr/>
                  </w:rPrChange>
                </w:rPr>
                <w:t xml:space="preserve"> </w:t>
              </w:r>
              <w:proofErr w:type="spellStart"/>
              <w:r w:rsidRPr="00477FAB">
                <w:rPr>
                  <w:rPrChange w:id="2254" w:author="Huawei" w:date="2021-11-19T12:16:00Z">
                    <w:rPr/>
                  </w:rPrChange>
                </w:rPr>
                <w:t>FF</w:t>
              </w:r>
              <w:proofErr w:type="spellEnd"/>
              <w:r w:rsidRPr="00477FAB">
                <w:rPr>
                  <w:rPrChange w:id="2255" w:author="Huawei" w:date="2021-11-19T12:16:00Z">
                    <w:rPr/>
                  </w:rPrChange>
                </w:rPr>
                <w:t xml:space="preserve"> </w:t>
              </w:r>
              <w:proofErr w:type="spellStart"/>
              <w:r w:rsidRPr="00477FAB">
                <w:rPr>
                  <w:rPrChange w:id="2256" w:author="Huawei" w:date="2021-11-19T12:16:00Z">
                    <w:rPr/>
                  </w:rPrChange>
                </w:rPr>
                <w:t>FF</w:t>
              </w:r>
              <w:proofErr w:type="spellEnd"/>
              <w:r w:rsidRPr="00477FAB">
                <w:rPr>
                  <w:rPrChange w:id="2257" w:author="Huawei" w:date="2021-11-19T12:16:00Z">
                    <w:rPr/>
                  </w:rPrChange>
                </w:rPr>
                <w:t xml:space="preserve"> FF'H</w:t>
              </w:r>
            </w:ins>
          </w:p>
        </w:tc>
        <w:tc>
          <w:tcPr>
            <w:tcW w:w="1700" w:type="dxa"/>
          </w:tcPr>
          <w:p w:rsidR="00477FAB" w:rsidRPr="00477FAB" w:rsidRDefault="00477FAB" w:rsidP="00C805F5">
            <w:pPr>
              <w:pStyle w:val="TAL"/>
              <w:rPr>
                <w:ins w:id="2258" w:author="Huawei" w:date="2021-11-19T12:16:00Z"/>
                <w:rPrChange w:id="2259" w:author="Huawei" w:date="2021-11-19T12:16:00Z">
                  <w:rPr>
                    <w:ins w:id="2260" w:author="Huawei" w:date="2021-11-19T12:16:00Z"/>
                  </w:rPr>
                </w:rPrChange>
              </w:rPr>
            </w:pPr>
            <w:ins w:id="2261" w:author="Huawei" w:date="2021-11-19T12:16:00Z">
              <w:r w:rsidRPr="00477FAB">
                <w:rPr>
                  <w:rPrChange w:id="2262" w:author="Huawei" w:date="2021-11-19T12:16:00Z">
                    <w:rPr/>
                  </w:rPrChange>
                </w:rPr>
                <w:t>5 bytes</w:t>
              </w:r>
              <w:r w:rsidRPr="00477FAB">
                <w:rPr>
                  <w:rFonts w:hint="eastAsia"/>
                  <w:lang w:eastAsia="zh-CN"/>
                  <w:rPrChange w:id="2263" w:author="Huawei" w:date="2021-11-19T12:16:00Z">
                    <w:rPr>
                      <w:rFonts w:hint="eastAsia"/>
                      <w:lang w:eastAsia="zh-CN"/>
                    </w:rPr>
                  </w:rPrChange>
                </w:rPr>
                <w:t>,</w:t>
              </w:r>
              <w:r w:rsidRPr="00477FAB">
                <w:rPr>
                  <w:lang w:eastAsia="zh-CN"/>
                  <w:rPrChange w:id="2264" w:author="Huawei" w:date="2021-11-19T12:16:00Z">
                    <w:rPr>
                      <w:lang w:eastAsia="zh-CN"/>
                    </w:rPr>
                  </w:rPrChange>
                </w:rPr>
                <w:t xml:space="preserve"> </w:t>
              </w:r>
              <w:r w:rsidRPr="00477FAB">
                <w:rPr>
                  <w:rPrChange w:id="2265" w:author="Huawei" w:date="2021-11-19T12:16:00Z">
                    <w:rPr/>
                  </w:rPrChange>
                </w:rPr>
                <w:t>Expiration UTC time of validity of the UE policies, in seconds since midnight UTC of January 1, 1970 (not counting leap seconds)</w:t>
              </w:r>
            </w:ins>
          </w:p>
        </w:tc>
        <w:tc>
          <w:tcPr>
            <w:tcW w:w="1245" w:type="dxa"/>
          </w:tcPr>
          <w:p w:rsidR="00477FAB" w:rsidRPr="00477FAB" w:rsidRDefault="00477FAB" w:rsidP="00C805F5">
            <w:pPr>
              <w:pStyle w:val="TAL"/>
              <w:rPr>
                <w:ins w:id="2266" w:author="Huawei" w:date="2021-11-19T12:16:00Z"/>
                <w:lang w:eastAsia="zh-CN"/>
              </w:rPr>
            </w:pPr>
            <w:ins w:id="2267" w:author="Huawei" w:date="2021-11-19T12:16:00Z">
              <w:r w:rsidRPr="00477FAB">
                <w:rPr>
                  <w:rFonts w:hint="eastAsia"/>
                  <w:lang w:eastAsia="zh-CN"/>
                  <w:rPrChange w:id="2268" w:author="Huawei" w:date="2021-11-19T12:16:00Z">
                    <w:rPr>
                      <w:rFonts w:hint="eastAsia"/>
                      <w:highlight w:val="yellow"/>
                      <w:lang w:eastAsia="zh-CN"/>
                    </w:rPr>
                  </w:rPrChange>
                </w:rPr>
                <w:t>S</w:t>
              </w:r>
              <w:r w:rsidRPr="00477FAB">
                <w:rPr>
                  <w:lang w:eastAsia="zh-CN"/>
                  <w:rPrChange w:id="2269" w:author="Huawei" w:date="2021-11-19T12:16:00Z">
                    <w:rPr>
                      <w:highlight w:val="yellow"/>
                      <w:lang w:eastAsia="zh-CN"/>
                    </w:rPr>
                  </w:rPrChange>
                </w:rPr>
                <w:t>tep 15</w:t>
              </w:r>
            </w:ins>
          </w:p>
        </w:tc>
      </w:tr>
      <w:tr w:rsidR="00477FAB" w:rsidRPr="00477FAB" w:rsidTr="00C805F5">
        <w:tblPrEx>
          <w:tblCellMar>
            <w:left w:w="108" w:type="dxa"/>
            <w:right w:w="108" w:type="dxa"/>
          </w:tblCellMar>
        </w:tblPrEx>
        <w:trPr>
          <w:ins w:id="2270" w:author="Huawei" w:date="2021-11-19T12:16:00Z"/>
        </w:trPr>
        <w:tc>
          <w:tcPr>
            <w:tcW w:w="4535" w:type="dxa"/>
            <w:gridSpan w:val="2"/>
            <w:tcBorders>
              <w:top w:val="nil"/>
            </w:tcBorders>
          </w:tcPr>
          <w:p w:rsidR="00477FAB" w:rsidRPr="00477FAB" w:rsidRDefault="00477FAB" w:rsidP="00C805F5">
            <w:pPr>
              <w:pStyle w:val="TAL"/>
              <w:rPr>
                <w:ins w:id="2271" w:author="Huawei" w:date="2021-11-19T12:16:00Z"/>
                <w:rPrChange w:id="2272" w:author="Huawei" w:date="2021-11-19T12:16:00Z">
                  <w:rPr>
                    <w:ins w:id="2273" w:author="Huawei" w:date="2021-11-19T12:16:00Z"/>
                  </w:rPr>
                </w:rPrChange>
              </w:rPr>
            </w:pPr>
          </w:p>
        </w:tc>
        <w:tc>
          <w:tcPr>
            <w:tcW w:w="2267" w:type="dxa"/>
          </w:tcPr>
          <w:p w:rsidR="00477FAB" w:rsidRPr="00477FAB" w:rsidRDefault="00477FAB" w:rsidP="00C805F5">
            <w:pPr>
              <w:pStyle w:val="TAL"/>
              <w:rPr>
                <w:ins w:id="2274" w:author="Huawei" w:date="2021-11-19T12:16:00Z"/>
                <w:rPrChange w:id="2275" w:author="Huawei" w:date="2021-11-19T12:16:00Z">
                  <w:rPr>
                    <w:ins w:id="2276" w:author="Huawei" w:date="2021-11-19T12:16:00Z"/>
                  </w:rPr>
                </w:rPrChange>
              </w:rPr>
            </w:pPr>
            <w:ins w:id="2277" w:author="Huawei" w:date="2021-11-19T12:16:00Z">
              <w:r w:rsidRPr="00477FAB">
                <w:rPr>
                  <w:rPrChange w:id="2278" w:author="Huawei" w:date="2021-11-19T12:16:00Z">
                    <w:rPr/>
                  </w:rPrChange>
                </w:rPr>
                <w:t xml:space="preserve">Current </w:t>
              </w:r>
              <w:r w:rsidRPr="00477FAB">
                <w:rPr>
                  <w:rPrChange w:id="2279" w:author="Huawei" w:date="2021-11-19T12:16:00Z">
                    <w:rPr>
                      <w:highlight w:val="yellow"/>
                    </w:rPr>
                  </w:rPrChange>
                </w:rPr>
                <w:t>GNSS UTC</w:t>
              </w:r>
              <w:r w:rsidRPr="00477FAB">
                <w:t xml:space="preserve"> time + 30 seconds</w:t>
              </w:r>
            </w:ins>
          </w:p>
        </w:tc>
        <w:tc>
          <w:tcPr>
            <w:tcW w:w="1700" w:type="dxa"/>
          </w:tcPr>
          <w:p w:rsidR="00477FAB" w:rsidRPr="00477FAB" w:rsidRDefault="00477FAB" w:rsidP="00C805F5">
            <w:pPr>
              <w:pStyle w:val="TAL"/>
              <w:rPr>
                <w:ins w:id="2280" w:author="Huawei" w:date="2021-11-19T12:16:00Z"/>
                <w:rPrChange w:id="2281" w:author="Huawei" w:date="2021-11-19T12:16:00Z">
                  <w:rPr>
                    <w:ins w:id="2282" w:author="Huawei" w:date="2021-11-19T12:16:00Z"/>
                  </w:rPr>
                </w:rPrChange>
              </w:rPr>
            </w:pPr>
          </w:p>
        </w:tc>
        <w:tc>
          <w:tcPr>
            <w:tcW w:w="1245" w:type="dxa"/>
          </w:tcPr>
          <w:p w:rsidR="00477FAB" w:rsidRPr="00477FAB" w:rsidRDefault="00477FAB" w:rsidP="00C805F5">
            <w:pPr>
              <w:pStyle w:val="TAL"/>
              <w:rPr>
                <w:ins w:id="2283" w:author="Huawei" w:date="2021-11-19T12:16:00Z"/>
                <w:rPrChange w:id="2284" w:author="Huawei" w:date="2021-11-19T12:16:00Z">
                  <w:rPr>
                    <w:ins w:id="2285" w:author="Huawei" w:date="2021-11-19T12:16:00Z"/>
                  </w:rPr>
                </w:rPrChange>
              </w:rPr>
            </w:pPr>
            <w:ins w:id="2286" w:author="Huawei" w:date="2021-11-19T12:16:00Z">
              <w:r w:rsidRPr="00477FAB">
                <w:rPr>
                  <w:rPrChange w:id="2287" w:author="Huawei" w:date="2021-11-19T12:16:00Z">
                    <w:rPr/>
                  </w:rPrChange>
                </w:rPr>
                <w:t>Step 7</w:t>
              </w:r>
            </w:ins>
          </w:p>
        </w:tc>
      </w:tr>
      <w:tr w:rsidR="00477FAB" w:rsidRPr="00477FAB" w:rsidTr="00C805F5">
        <w:tblPrEx>
          <w:tblCellMar>
            <w:left w:w="108" w:type="dxa"/>
            <w:right w:w="108" w:type="dxa"/>
          </w:tblCellMar>
        </w:tblPrEx>
        <w:trPr>
          <w:ins w:id="2288" w:author="Huawei" w:date="2021-11-19T12:16:00Z"/>
        </w:trPr>
        <w:tc>
          <w:tcPr>
            <w:tcW w:w="4535" w:type="dxa"/>
            <w:gridSpan w:val="2"/>
          </w:tcPr>
          <w:p w:rsidR="00477FAB" w:rsidRPr="00477FAB" w:rsidRDefault="00477FAB" w:rsidP="00C805F5">
            <w:pPr>
              <w:pStyle w:val="TAL"/>
              <w:rPr>
                <w:ins w:id="2289" w:author="Huawei" w:date="2021-11-19T12:16:00Z"/>
                <w:rPrChange w:id="2290" w:author="Huawei" w:date="2021-11-19T12:16:00Z">
                  <w:rPr>
                    <w:ins w:id="2291" w:author="Huawei" w:date="2021-11-19T12:16:00Z"/>
                  </w:rPr>
                </w:rPrChange>
              </w:rPr>
            </w:pPr>
            <w:ins w:id="2292" w:author="Huawei" w:date="2021-11-19T12:16:00Z">
              <w:r w:rsidRPr="00477FAB">
                <w:rPr>
                  <w:rPrChange w:id="2293" w:author="Huawei" w:date="2021-11-19T12:16:00Z">
                    <w:rPr/>
                  </w:rPrChange>
                </w:rPr>
                <w:t>Not served by E-UTRA and not served by NR</w:t>
              </w:r>
            </w:ins>
          </w:p>
        </w:tc>
        <w:tc>
          <w:tcPr>
            <w:tcW w:w="2267" w:type="dxa"/>
          </w:tcPr>
          <w:p w:rsidR="00477FAB" w:rsidRPr="00477FAB" w:rsidRDefault="00477FAB" w:rsidP="00C805F5">
            <w:pPr>
              <w:pStyle w:val="TAL"/>
              <w:rPr>
                <w:ins w:id="2294" w:author="Huawei" w:date="2021-11-19T12:16:00Z"/>
                <w:lang w:eastAsia="zh-CN"/>
                <w:rPrChange w:id="2295" w:author="Huawei" w:date="2021-11-19T12:16:00Z">
                  <w:rPr>
                    <w:ins w:id="2296" w:author="Huawei" w:date="2021-11-19T12:16:00Z"/>
                    <w:lang w:eastAsia="zh-CN"/>
                  </w:rPr>
                </w:rPrChange>
              </w:rPr>
            </w:pPr>
            <w:ins w:id="2297" w:author="Huawei" w:date="2021-11-19T12:16:00Z">
              <w:r w:rsidRPr="00477FAB">
                <w:rPr>
                  <w:lang w:eastAsia="zh-CN"/>
                  <w:rPrChange w:id="2298" w:author="Huawei" w:date="2021-11-19T12:16:00Z">
                    <w:rPr>
                      <w:lang w:eastAsia="zh-CN"/>
                    </w:rPr>
                  </w:rPrChange>
                </w:rPr>
                <w:t>See Table 13.1.1.3.3-6</w:t>
              </w:r>
            </w:ins>
          </w:p>
        </w:tc>
        <w:tc>
          <w:tcPr>
            <w:tcW w:w="1700" w:type="dxa"/>
          </w:tcPr>
          <w:p w:rsidR="00477FAB" w:rsidRPr="00477FAB" w:rsidRDefault="00477FAB" w:rsidP="00C805F5">
            <w:pPr>
              <w:pStyle w:val="TAL"/>
              <w:rPr>
                <w:ins w:id="2299" w:author="Huawei" w:date="2021-11-19T12:16:00Z"/>
                <w:rPrChange w:id="2300" w:author="Huawei" w:date="2021-11-19T12:16:00Z">
                  <w:rPr>
                    <w:ins w:id="2301" w:author="Huawei" w:date="2021-11-19T12:16:00Z"/>
                  </w:rPr>
                </w:rPrChange>
              </w:rPr>
            </w:pPr>
          </w:p>
        </w:tc>
        <w:tc>
          <w:tcPr>
            <w:tcW w:w="1245" w:type="dxa"/>
          </w:tcPr>
          <w:p w:rsidR="00477FAB" w:rsidRPr="00477FAB" w:rsidRDefault="00477FAB" w:rsidP="00C805F5">
            <w:pPr>
              <w:pStyle w:val="TAL"/>
              <w:rPr>
                <w:ins w:id="2302" w:author="Huawei" w:date="2021-11-19T12:16:00Z"/>
                <w:rPrChange w:id="2303" w:author="Huawei" w:date="2021-11-19T12:16:00Z">
                  <w:rPr>
                    <w:ins w:id="2304" w:author="Huawei" w:date="2021-11-19T12:16:00Z"/>
                  </w:rPr>
                </w:rPrChange>
              </w:rPr>
            </w:pPr>
          </w:p>
        </w:tc>
      </w:tr>
    </w:tbl>
    <w:p w:rsidR="00477FAB" w:rsidRPr="00477FAB" w:rsidRDefault="00477FAB" w:rsidP="00477FAB">
      <w:pPr>
        <w:rPr>
          <w:ins w:id="2305" w:author="Huawei" w:date="2021-11-19T12:16:00Z"/>
          <w:rPrChange w:id="2306" w:author="Huawei" w:date="2021-11-19T12:16:00Z">
            <w:rPr>
              <w:ins w:id="2307" w:author="Huawei" w:date="2021-11-19T12:16:00Z"/>
            </w:rPr>
          </w:rPrChange>
        </w:rPr>
      </w:pPr>
    </w:p>
    <w:p w:rsidR="00477FAB" w:rsidRPr="00477FAB" w:rsidRDefault="00477FAB" w:rsidP="00477FAB">
      <w:pPr>
        <w:pStyle w:val="TH"/>
        <w:rPr>
          <w:ins w:id="2308" w:author="Huawei" w:date="2021-11-19T12:16:00Z"/>
          <w:i/>
          <w:iCs/>
          <w:rPrChange w:id="2309" w:author="Huawei" w:date="2021-11-19T12:16:00Z">
            <w:rPr>
              <w:ins w:id="2310" w:author="Huawei" w:date="2021-11-19T12:16:00Z"/>
              <w:i/>
              <w:iCs/>
            </w:rPr>
          </w:rPrChange>
        </w:rPr>
      </w:pPr>
      <w:ins w:id="2311" w:author="Huawei" w:date="2021-11-19T12:16:00Z">
        <w:r w:rsidRPr="00477FAB">
          <w:rPr>
            <w:rPrChange w:id="2312" w:author="Huawei" w:date="2021-11-19T12:16:00Z">
              <w:rPr/>
            </w:rPrChange>
          </w:rPr>
          <w:lastRenderedPageBreak/>
          <w:t xml:space="preserve">Table 13.1.1.3.3-6: </w:t>
        </w:r>
        <w:r w:rsidRPr="00477FAB">
          <w:rPr>
            <w:i/>
            <w:iCs/>
            <w:rPrChange w:id="2313" w:author="Huawei" w:date="2021-11-19T12:16:00Z">
              <w:rPr>
                <w:i/>
                <w:iCs/>
              </w:rPr>
            </w:rPrChange>
          </w:rPr>
          <w:t>Not served by E-UTRA and not served by NR (Table 13.1.1.3.3-5)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7FAB" w:rsidRPr="00477FAB" w:rsidTr="00C805F5">
        <w:trPr>
          <w:gridBefore w:val="1"/>
          <w:wBefore w:w="9" w:type="dxa"/>
          <w:ins w:id="2314" w:author="Huawei" w:date="2021-11-19T12:16:00Z"/>
        </w:trPr>
        <w:tc>
          <w:tcPr>
            <w:tcW w:w="9738" w:type="dxa"/>
            <w:gridSpan w:val="4"/>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2315" w:author="Huawei" w:date="2021-11-19T12:16:00Z"/>
                <w:rPrChange w:id="2316" w:author="Huawei" w:date="2021-11-19T12:16:00Z">
                  <w:rPr>
                    <w:ins w:id="2317" w:author="Huawei" w:date="2021-11-19T12:16:00Z"/>
                  </w:rPr>
                </w:rPrChange>
              </w:rPr>
            </w:pPr>
            <w:ins w:id="2318" w:author="Huawei" w:date="2021-11-19T12:16:00Z">
              <w:r w:rsidRPr="00477FAB">
                <w:rPr>
                  <w:rPrChange w:id="2319" w:author="Huawei" w:date="2021-11-19T12:16:00Z">
                    <w:rPr/>
                  </w:rPrChange>
                </w:rPr>
                <w:t>Derivation Path: TS 38.508-1 [4] Table 4.7.5.5-6</w:t>
              </w:r>
            </w:ins>
          </w:p>
        </w:tc>
      </w:tr>
      <w:tr w:rsidR="00477FAB" w:rsidRPr="00477FAB" w:rsidTr="00C805F5">
        <w:tblPrEx>
          <w:tblCellMar>
            <w:left w:w="108" w:type="dxa"/>
            <w:right w:w="108" w:type="dxa"/>
          </w:tblCellMar>
        </w:tblPrEx>
        <w:trPr>
          <w:ins w:id="2320" w:author="Huawei" w:date="2021-11-19T12:16:00Z"/>
        </w:trPr>
        <w:tc>
          <w:tcPr>
            <w:tcW w:w="4535" w:type="dxa"/>
            <w:gridSpan w:val="2"/>
          </w:tcPr>
          <w:p w:rsidR="00477FAB" w:rsidRPr="00477FAB" w:rsidRDefault="00477FAB" w:rsidP="00C805F5">
            <w:pPr>
              <w:pStyle w:val="TAH"/>
              <w:rPr>
                <w:ins w:id="2321" w:author="Huawei" w:date="2021-11-19T12:16:00Z"/>
                <w:rPrChange w:id="2322" w:author="Huawei" w:date="2021-11-19T12:16:00Z">
                  <w:rPr>
                    <w:ins w:id="2323" w:author="Huawei" w:date="2021-11-19T12:16:00Z"/>
                  </w:rPr>
                </w:rPrChange>
              </w:rPr>
            </w:pPr>
            <w:ins w:id="2324" w:author="Huawei" w:date="2021-11-19T12:16:00Z">
              <w:r w:rsidRPr="00477FAB">
                <w:rPr>
                  <w:rPrChange w:id="2325" w:author="Huawei" w:date="2021-11-19T12:16:00Z">
                    <w:rPr/>
                  </w:rPrChange>
                </w:rPr>
                <w:t>Information Element</w:t>
              </w:r>
            </w:ins>
          </w:p>
        </w:tc>
        <w:tc>
          <w:tcPr>
            <w:tcW w:w="2267" w:type="dxa"/>
          </w:tcPr>
          <w:p w:rsidR="00477FAB" w:rsidRPr="00477FAB" w:rsidRDefault="00477FAB" w:rsidP="00C805F5">
            <w:pPr>
              <w:pStyle w:val="TAH"/>
              <w:rPr>
                <w:ins w:id="2326" w:author="Huawei" w:date="2021-11-19T12:16:00Z"/>
                <w:rPrChange w:id="2327" w:author="Huawei" w:date="2021-11-19T12:16:00Z">
                  <w:rPr>
                    <w:ins w:id="2328" w:author="Huawei" w:date="2021-11-19T12:16:00Z"/>
                  </w:rPr>
                </w:rPrChange>
              </w:rPr>
            </w:pPr>
            <w:ins w:id="2329" w:author="Huawei" w:date="2021-11-19T12:16:00Z">
              <w:r w:rsidRPr="00477FAB">
                <w:rPr>
                  <w:rPrChange w:id="2330" w:author="Huawei" w:date="2021-11-19T12:16:00Z">
                    <w:rPr/>
                  </w:rPrChange>
                </w:rPr>
                <w:t>Value/remark</w:t>
              </w:r>
            </w:ins>
          </w:p>
        </w:tc>
        <w:tc>
          <w:tcPr>
            <w:tcW w:w="1700" w:type="dxa"/>
          </w:tcPr>
          <w:p w:rsidR="00477FAB" w:rsidRPr="00477FAB" w:rsidRDefault="00477FAB" w:rsidP="00C805F5">
            <w:pPr>
              <w:pStyle w:val="TAH"/>
              <w:rPr>
                <w:ins w:id="2331" w:author="Huawei" w:date="2021-11-19T12:16:00Z"/>
                <w:rPrChange w:id="2332" w:author="Huawei" w:date="2021-11-19T12:16:00Z">
                  <w:rPr>
                    <w:ins w:id="2333" w:author="Huawei" w:date="2021-11-19T12:16:00Z"/>
                  </w:rPr>
                </w:rPrChange>
              </w:rPr>
            </w:pPr>
            <w:ins w:id="2334" w:author="Huawei" w:date="2021-11-19T12:16:00Z">
              <w:r w:rsidRPr="00477FAB">
                <w:rPr>
                  <w:rPrChange w:id="2335" w:author="Huawei" w:date="2021-11-19T12:16:00Z">
                    <w:rPr/>
                  </w:rPrChange>
                </w:rPr>
                <w:t>Comment</w:t>
              </w:r>
            </w:ins>
          </w:p>
        </w:tc>
        <w:tc>
          <w:tcPr>
            <w:tcW w:w="1245" w:type="dxa"/>
          </w:tcPr>
          <w:p w:rsidR="00477FAB" w:rsidRPr="00477FAB" w:rsidRDefault="00477FAB" w:rsidP="00C805F5">
            <w:pPr>
              <w:pStyle w:val="TAH"/>
              <w:rPr>
                <w:ins w:id="2336" w:author="Huawei" w:date="2021-11-19T12:16:00Z"/>
                <w:rPrChange w:id="2337" w:author="Huawei" w:date="2021-11-19T12:16:00Z">
                  <w:rPr>
                    <w:ins w:id="2338" w:author="Huawei" w:date="2021-11-19T12:16:00Z"/>
                  </w:rPr>
                </w:rPrChange>
              </w:rPr>
            </w:pPr>
            <w:ins w:id="2339" w:author="Huawei" w:date="2021-11-19T12:16:00Z">
              <w:r w:rsidRPr="00477FAB">
                <w:rPr>
                  <w:rPrChange w:id="2340" w:author="Huawei" w:date="2021-11-19T12:16:00Z">
                    <w:rPr/>
                  </w:rPrChange>
                </w:rPr>
                <w:t>Condition</w:t>
              </w:r>
            </w:ins>
          </w:p>
        </w:tc>
      </w:tr>
      <w:tr w:rsidR="00477FAB" w:rsidRPr="00477FAB" w:rsidTr="00C805F5">
        <w:tblPrEx>
          <w:tblCellMar>
            <w:left w:w="108" w:type="dxa"/>
            <w:right w:w="108" w:type="dxa"/>
          </w:tblCellMar>
        </w:tblPrEx>
        <w:trPr>
          <w:ins w:id="2341" w:author="Huawei" w:date="2021-11-19T12:16:00Z"/>
        </w:trPr>
        <w:tc>
          <w:tcPr>
            <w:tcW w:w="4535" w:type="dxa"/>
            <w:gridSpan w:val="2"/>
          </w:tcPr>
          <w:p w:rsidR="00477FAB" w:rsidRPr="00477FAB" w:rsidRDefault="00477FAB" w:rsidP="00C805F5">
            <w:pPr>
              <w:pStyle w:val="TAL"/>
              <w:rPr>
                <w:ins w:id="2342" w:author="Huawei" w:date="2021-11-19T12:16:00Z"/>
                <w:rPrChange w:id="2343" w:author="Huawei" w:date="2021-11-19T12:16:00Z">
                  <w:rPr>
                    <w:ins w:id="2344" w:author="Huawei" w:date="2021-11-19T12:16:00Z"/>
                  </w:rPr>
                </w:rPrChange>
              </w:rPr>
            </w:pPr>
            <w:ins w:id="2345" w:author="Huawei" w:date="2021-11-19T12:16:00Z">
              <w:r w:rsidRPr="00477FAB">
                <w:rPr>
                  <w:rPrChange w:id="2346" w:author="Huawei" w:date="2021-11-19T12:16:00Z">
                    <w:rPr/>
                  </w:rPrChange>
                </w:rPr>
                <w:t>NR radio parameters per geographical area list</w:t>
              </w:r>
            </w:ins>
          </w:p>
        </w:tc>
        <w:tc>
          <w:tcPr>
            <w:tcW w:w="2267" w:type="dxa"/>
          </w:tcPr>
          <w:p w:rsidR="00477FAB" w:rsidRPr="00477FAB" w:rsidRDefault="00477FAB" w:rsidP="00C805F5">
            <w:pPr>
              <w:pStyle w:val="TAL"/>
              <w:rPr>
                <w:ins w:id="2347" w:author="Huawei" w:date="2021-11-19T12:16:00Z"/>
                <w:lang w:eastAsia="zh-CN"/>
                <w:rPrChange w:id="2348" w:author="Huawei" w:date="2021-11-19T12:16:00Z">
                  <w:rPr>
                    <w:ins w:id="2349" w:author="Huawei" w:date="2021-11-19T12:16:00Z"/>
                    <w:lang w:eastAsia="zh-CN"/>
                  </w:rPr>
                </w:rPrChange>
              </w:rPr>
            </w:pPr>
            <w:ins w:id="2350" w:author="Huawei" w:date="2021-11-19T12:16:00Z">
              <w:r w:rsidRPr="00477FAB">
                <w:rPr>
                  <w:lang w:eastAsia="zh-CN"/>
                  <w:rPrChange w:id="2351" w:author="Huawei" w:date="2021-11-19T12:16:00Z">
                    <w:rPr>
                      <w:lang w:eastAsia="zh-CN"/>
                    </w:rPr>
                  </w:rPrChange>
                </w:rPr>
                <w:t>See Table 13.1.1.3.3-7</w:t>
              </w:r>
            </w:ins>
          </w:p>
        </w:tc>
        <w:tc>
          <w:tcPr>
            <w:tcW w:w="1700" w:type="dxa"/>
          </w:tcPr>
          <w:p w:rsidR="00477FAB" w:rsidRPr="00477FAB" w:rsidRDefault="00477FAB" w:rsidP="00C805F5">
            <w:pPr>
              <w:pStyle w:val="Default"/>
              <w:rPr>
                <w:ins w:id="2352" w:author="Huawei" w:date="2021-11-19T12:16:00Z"/>
                <w:sz w:val="18"/>
                <w:szCs w:val="18"/>
                <w:lang w:val="en-GB"/>
                <w:rPrChange w:id="2353" w:author="Huawei" w:date="2021-11-19T12:16:00Z">
                  <w:rPr>
                    <w:ins w:id="2354" w:author="Huawei" w:date="2021-11-19T12:16:00Z"/>
                    <w:sz w:val="18"/>
                    <w:szCs w:val="18"/>
                    <w:lang w:val="en-GB"/>
                  </w:rPr>
                </w:rPrChange>
              </w:rPr>
            </w:pPr>
          </w:p>
        </w:tc>
        <w:tc>
          <w:tcPr>
            <w:tcW w:w="1245" w:type="dxa"/>
          </w:tcPr>
          <w:p w:rsidR="00477FAB" w:rsidRPr="00477FAB" w:rsidRDefault="00477FAB" w:rsidP="00C805F5">
            <w:pPr>
              <w:pStyle w:val="TAL"/>
              <w:rPr>
                <w:ins w:id="2355" w:author="Huawei" w:date="2021-11-19T12:16:00Z"/>
                <w:rPrChange w:id="2356" w:author="Huawei" w:date="2021-11-19T12:16:00Z">
                  <w:rPr>
                    <w:ins w:id="2357" w:author="Huawei" w:date="2021-11-19T12:16:00Z"/>
                  </w:rPr>
                </w:rPrChange>
              </w:rPr>
            </w:pPr>
          </w:p>
        </w:tc>
      </w:tr>
    </w:tbl>
    <w:p w:rsidR="00477FAB" w:rsidRPr="00477FAB" w:rsidRDefault="00477FAB" w:rsidP="00477FAB">
      <w:pPr>
        <w:rPr>
          <w:ins w:id="2358" w:author="Huawei" w:date="2021-11-19T12:16:00Z"/>
          <w:rPrChange w:id="2359" w:author="Huawei" w:date="2021-11-19T12:16:00Z">
            <w:rPr>
              <w:ins w:id="2360" w:author="Huawei" w:date="2021-11-19T12:16:00Z"/>
            </w:rPr>
          </w:rPrChange>
        </w:rPr>
      </w:pPr>
    </w:p>
    <w:p w:rsidR="00477FAB" w:rsidRPr="00477FAB" w:rsidRDefault="00477FAB" w:rsidP="00477FAB">
      <w:pPr>
        <w:pStyle w:val="TH"/>
        <w:rPr>
          <w:ins w:id="2361" w:author="Huawei" w:date="2021-11-19T12:16:00Z"/>
          <w:i/>
          <w:iCs/>
          <w:rPrChange w:id="2362" w:author="Huawei" w:date="2021-11-19T12:16:00Z">
            <w:rPr>
              <w:ins w:id="2363" w:author="Huawei" w:date="2021-11-19T12:16:00Z"/>
              <w:i/>
              <w:iCs/>
            </w:rPr>
          </w:rPrChange>
        </w:rPr>
      </w:pPr>
      <w:ins w:id="2364" w:author="Huawei" w:date="2021-11-19T12:16:00Z">
        <w:r w:rsidRPr="00477FAB">
          <w:rPr>
            <w:rPrChange w:id="2365" w:author="Huawei" w:date="2021-11-19T12:16:00Z">
              <w:rPr/>
            </w:rPrChange>
          </w:rPr>
          <w:t xml:space="preserve">Table 13.1.1.3.3-7: </w:t>
        </w:r>
        <w:r w:rsidRPr="00477FAB">
          <w:rPr>
            <w:i/>
            <w:iCs/>
            <w:rPrChange w:id="2366" w:author="Huawei" w:date="2021-11-19T12:16:00Z">
              <w:rPr>
                <w:i/>
                <w:iCs/>
              </w:rPr>
            </w:rPrChange>
          </w:rPr>
          <w:t>Radio parameters per geographical area list (Table 13.1.1.3.3-6)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7FAB" w:rsidRPr="00477FAB" w:rsidTr="00C805F5">
        <w:trPr>
          <w:gridBefore w:val="1"/>
          <w:wBefore w:w="9" w:type="dxa"/>
          <w:ins w:id="2367" w:author="Huawei" w:date="2021-11-19T12:16:00Z"/>
        </w:trPr>
        <w:tc>
          <w:tcPr>
            <w:tcW w:w="9738" w:type="dxa"/>
            <w:gridSpan w:val="4"/>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2368" w:author="Huawei" w:date="2021-11-19T12:16:00Z"/>
                <w:rPrChange w:id="2369" w:author="Huawei" w:date="2021-11-19T12:16:00Z">
                  <w:rPr>
                    <w:ins w:id="2370" w:author="Huawei" w:date="2021-11-19T12:16:00Z"/>
                  </w:rPr>
                </w:rPrChange>
              </w:rPr>
            </w:pPr>
            <w:ins w:id="2371" w:author="Huawei" w:date="2021-11-19T12:16:00Z">
              <w:r w:rsidRPr="00477FAB">
                <w:rPr>
                  <w:rPrChange w:id="2372" w:author="Huawei" w:date="2021-11-19T12:16:00Z">
                    <w:rPr/>
                  </w:rPrChange>
                </w:rPr>
                <w:t>Derivation Path: TS 38.508-1 [4] Table 4.7.5.5-7</w:t>
              </w:r>
            </w:ins>
          </w:p>
        </w:tc>
      </w:tr>
      <w:tr w:rsidR="00477FAB" w:rsidRPr="00477FAB" w:rsidTr="00C805F5">
        <w:tblPrEx>
          <w:tblCellMar>
            <w:left w:w="108" w:type="dxa"/>
            <w:right w:w="108" w:type="dxa"/>
          </w:tblCellMar>
        </w:tblPrEx>
        <w:trPr>
          <w:ins w:id="2373" w:author="Huawei" w:date="2021-11-19T12:16:00Z"/>
        </w:trPr>
        <w:tc>
          <w:tcPr>
            <w:tcW w:w="4535" w:type="dxa"/>
            <w:gridSpan w:val="2"/>
          </w:tcPr>
          <w:p w:rsidR="00477FAB" w:rsidRPr="00477FAB" w:rsidRDefault="00477FAB" w:rsidP="00C805F5">
            <w:pPr>
              <w:pStyle w:val="TAH"/>
              <w:rPr>
                <w:ins w:id="2374" w:author="Huawei" w:date="2021-11-19T12:16:00Z"/>
                <w:rPrChange w:id="2375" w:author="Huawei" w:date="2021-11-19T12:16:00Z">
                  <w:rPr>
                    <w:ins w:id="2376" w:author="Huawei" w:date="2021-11-19T12:16:00Z"/>
                  </w:rPr>
                </w:rPrChange>
              </w:rPr>
            </w:pPr>
            <w:ins w:id="2377" w:author="Huawei" w:date="2021-11-19T12:16:00Z">
              <w:r w:rsidRPr="00477FAB">
                <w:rPr>
                  <w:rPrChange w:id="2378" w:author="Huawei" w:date="2021-11-19T12:16:00Z">
                    <w:rPr/>
                  </w:rPrChange>
                </w:rPr>
                <w:t>Information Element</w:t>
              </w:r>
            </w:ins>
          </w:p>
        </w:tc>
        <w:tc>
          <w:tcPr>
            <w:tcW w:w="2267" w:type="dxa"/>
          </w:tcPr>
          <w:p w:rsidR="00477FAB" w:rsidRPr="00477FAB" w:rsidRDefault="00477FAB" w:rsidP="00C805F5">
            <w:pPr>
              <w:pStyle w:val="TAH"/>
              <w:rPr>
                <w:ins w:id="2379" w:author="Huawei" w:date="2021-11-19T12:16:00Z"/>
                <w:rPrChange w:id="2380" w:author="Huawei" w:date="2021-11-19T12:16:00Z">
                  <w:rPr>
                    <w:ins w:id="2381" w:author="Huawei" w:date="2021-11-19T12:16:00Z"/>
                  </w:rPr>
                </w:rPrChange>
              </w:rPr>
            </w:pPr>
            <w:ins w:id="2382" w:author="Huawei" w:date="2021-11-19T12:16:00Z">
              <w:r w:rsidRPr="00477FAB">
                <w:rPr>
                  <w:rPrChange w:id="2383" w:author="Huawei" w:date="2021-11-19T12:16:00Z">
                    <w:rPr/>
                  </w:rPrChange>
                </w:rPr>
                <w:t>Value/remark</w:t>
              </w:r>
            </w:ins>
          </w:p>
        </w:tc>
        <w:tc>
          <w:tcPr>
            <w:tcW w:w="1700" w:type="dxa"/>
          </w:tcPr>
          <w:p w:rsidR="00477FAB" w:rsidRPr="00477FAB" w:rsidRDefault="00477FAB" w:rsidP="00C805F5">
            <w:pPr>
              <w:pStyle w:val="TAH"/>
              <w:rPr>
                <w:ins w:id="2384" w:author="Huawei" w:date="2021-11-19T12:16:00Z"/>
                <w:rPrChange w:id="2385" w:author="Huawei" w:date="2021-11-19T12:16:00Z">
                  <w:rPr>
                    <w:ins w:id="2386" w:author="Huawei" w:date="2021-11-19T12:16:00Z"/>
                  </w:rPr>
                </w:rPrChange>
              </w:rPr>
            </w:pPr>
            <w:ins w:id="2387" w:author="Huawei" w:date="2021-11-19T12:16:00Z">
              <w:r w:rsidRPr="00477FAB">
                <w:rPr>
                  <w:rPrChange w:id="2388" w:author="Huawei" w:date="2021-11-19T12:16:00Z">
                    <w:rPr/>
                  </w:rPrChange>
                </w:rPr>
                <w:t>Comment</w:t>
              </w:r>
            </w:ins>
          </w:p>
        </w:tc>
        <w:tc>
          <w:tcPr>
            <w:tcW w:w="1245" w:type="dxa"/>
          </w:tcPr>
          <w:p w:rsidR="00477FAB" w:rsidRPr="00477FAB" w:rsidRDefault="00477FAB" w:rsidP="00C805F5">
            <w:pPr>
              <w:pStyle w:val="TAH"/>
              <w:rPr>
                <w:ins w:id="2389" w:author="Huawei" w:date="2021-11-19T12:16:00Z"/>
                <w:rPrChange w:id="2390" w:author="Huawei" w:date="2021-11-19T12:16:00Z">
                  <w:rPr>
                    <w:ins w:id="2391" w:author="Huawei" w:date="2021-11-19T12:16:00Z"/>
                  </w:rPr>
                </w:rPrChange>
              </w:rPr>
            </w:pPr>
            <w:ins w:id="2392" w:author="Huawei" w:date="2021-11-19T12:16:00Z">
              <w:r w:rsidRPr="00477FAB">
                <w:rPr>
                  <w:rPrChange w:id="2393" w:author="Huawei" w:date="2021-11-19T12:16:00Z">
                    <w:rPr/>
                  </w:rPrChange>
                </w:rPr>
                <w:t>Condition</w:t>
              </w:r>
            </w:ins>
          </w:p>
        </w:tc>
      </w:tr>
      <w:tr w:rsidR="00477FAB" w:rsidRPr="00477FAB" w:rsidTr="00C805F5">
        <w:tblPrEx>
          <w:tblCellMar>
            <w:left w:w="108" w:type="dxa"/>
            <w:right w:w="108" w:type="dxa"/>
          </w:tblCellMar>
        </w:tblPrEx>
        <w:trPr>
          <w:ins w:id="2394" w:author="Huawei" w:date="2021-11-19T12:16:00Z"/>
        </w:trPr>
        <w:tc>
          <w:tcPr>
            <w:tcW w:w="4535" w:type="dxa"/>
            <w:gridSpan w:val="2"/>
          </w:tcPr>
          <w:p w:rsidR="00477FAB" w:rsidRPr="00477FAB" w:rsidRDefault="00477FAB" w:rsidP="00C805F5">
            <w:pPr>
              <w:pStyle w:val="TAL"/>
              <w:rPr>
                <w:ins w:id="2395" w:author="Huawei" w:date="2021-11-19T12:16:00Z"/>
                <w:rPrChange w:id="2396" w:author="Huawei" w:date="2021-11-19T12:16:00Z">
                  <w:rPr>
                    <w:ins w:id="2397" w:author="Huawei" w:date="2021-11-19T12:16:00Z"/>
                  </w:rPr>
                </w:rPrChange>
              </w:rPr>
            </w:pPr>
            <w:ins w:id="2398" w:author="Huawei" w:date="2021-11-19T12:16:00Z">
              <w:r w:rsidRPr="00477FAB">
                <w:rPr>
                  <w:rPrChange w:id="2399" w:author="Huawei" w:date="2021-11-19T12:16:00Z">
                    <w:rPr/>
                  </w:rPrChange>
                </w:rPr>
                <w:t>Radio parameters per geographical area info 1</w:t>
              </w:r>
            </w:ins>
          </w:p>
        </w:tc>
        <w:tc>
          <w:tcPr>
            <w:tcW w:w="2267" w:type="dxa"/>
          </w:tcPr>
          <w:p w:rsidR="00477FAB" w:rsidRPr="00477FAB" w:rsidRDefault="00477FAB" w:rsidP="00C805F5">
            <w:pPr>
              <w:pStyle w:val="TAL"/>
              <w:rPr>
                <w:ins w:id="2400" w:author="Huawei" w:date="2021-11-19T12:16:00Z"/>
                <w:rPrChange w:id="2401" w:author="Huawei" w:date="2021-11-19T12:16:00Z">
                  <w:rPr>
                    <w:ins w:id="2402" w:author="Huawei" w:date="2021-11-19T12:16:00Z"/>
                  </w:rPr>
                </w:rPrChange>
              </w:rPr>
            </w:pPr>
            <w:ins w:id="2403" w:author="Huawei" w:date="2021-11-19T12:16:00Z">
              <w:r w:rsidRPr="00477FAB">
                <w:rPr>
                  <w:rPrChange w:id="2404" w:author="Huawei" w:date="2021-11-19T12:16:00Z">
                    <w:rPr/>
                  </w:rPrChange>
                </w:rPr>
                <w:t>See Table 13.1.1.3.3-8</w:t>
              </w:r>
            </w:ins>
          </w:p>
        </w:tc>
        <w:tc>
          <w:tcPr>
            <w:tcW w:w="1700" w:type="dxa"/>
          </w:tcPr>
          <w:p w:rsidR="00477FAB" w:rsidRPr="00477FAB" w:rsidRDefault="00477FAB" w:rsidP="00C805F5">
            <w:pPr>
              <w:pStyle w:val="TAL"/>
              <w:rPr>
                <w:ins w:id="2405" w:author="Huawei" w:date="2021-11-19T12:16:00Z"/>
                <w:rPrChange w:id="2406" w:author="Huawei" w:date="2021-11-19T12:16:00Z">
                  <w:rPr>
                    <w:ins w:id="2407" w:author="Huawei" w:date="2021-11-19T12:16:00Z"/>
                  </w:rPr>
                </w:rPrChange>
              </w:rPr>
            </w:pPr>
          </w:p>
        </w:tc>
        <w:tc>
          <w:tcPr>
            <w:tcW w:w="1245" w:type="dxa"/>
          </w:tcPr>
          <w:p w:rsidR="00477FAB" w:rsidRPr="00477FAB" w:rsidRDefault="00477FAB" w:rsidP="00C805F5">
            <w:pPr>
              <w:pStyle w:val="TAL"/>
              <w:rPr>
                <w:ins w:id="2408" w:author="Huawei" w:date="2021-11-19T12:16:00Z"/>
                <w:rPrChange w:id="2409" w:author="Huawei" w:date="2021-11-19T12:16:00Z">
                  <w:rPr>
                    <w:ins w:id="2410" w:author="Huawei" w:date="2021-11-19T12:16:00Z"/>
                  </w:rPr>
                </w:rPrChange>
              </w:rPr>
            </w:pPr>
          </w:p>
        </w:tc>
      </w:tr>
    </w:tbl>
    <w:p w:rsidR="00477FAB" w:rsidRPr="00477FAB" w:rsidRDefault="00477FAB" w:rsidP="00477FAB">
      <w:pPr>
        <w:rPr>
          <w:ins w:id="2411" w:author="Huawei" w:date="2021-11-19T12:16:00Z"/>
          <w:rPrChange w:id="2412" w:author="Huawei" w:date="2021-11-19T12:16:00Z">
            <w:rPr>
              <w:ins w:id="2413" w:author="Huawei" w:date="2021-11-19T12:16:00Z"/>
            </w:rPr>
          </w:rPrChange>
        </w:rPr>
      </w:pPr>
    </w:p>
    <w:p w:rsidR="00477FAB" w:rsidRPr="00477FAB" w:rsidRDefault="00477FAB" w:rsidP="00477FAB">
      <w:pPr>
        <w:pStyle w:val="TH"/>
        <w:rPr>
          <w:ins w:id="2414" w:author="Huawei" w:date="2021-11-19T12:16:00Z"/>
          <w:i/>
          <w:iCs/>
          <w:rPrChange w:id="2415" w:author="Huawei" w:date="2021-11-19T12:16:00Z">
            <w:rPr>
              <w:ins w:id="2416" w:author="Huawei" w:date="2021-11-19T12:16:00Z"/>
              <w:i/>
              <w:iCs/>
            </w:rPr>
          </w:rPrChange>
        </w:rPr>
      </w:pPr>
      <w:ins w:id="2417" w:author="Huawei" w:date="2021-11-19T12:16:00Z">
        <w:r w:rsidRPr="00477FAB">
          <w:rPr>
            <w:rPrChange w:id="2418" w:author="Huawei" w:date="2021-11-19T12:16:00Z">
              <w:rPr/>
            </w:rPrChange>
          </w:rPr>
          <w:t xml:space="preserve">Table 13.1.1.3.3-8: </w:t>
        </w:r>
        <w:r w:rsidRPr="00477FAB">
          <w:rPr>
            <w:i/>
            <w:iCs/>
            <w:rPrChange w:id="2419" w:author="Huawei" w:date="2021-11-19T12:16:00Z">
              <w:rPr>
                <w:i/>
                <w:iCs/>
              </w:rPr>
            </w:rPrChange>
          </w:rPr>
          <w:t>Radio parameters per geographical area info (Table 13.1.1.3.3-7)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7FAB" w:rsidRPr="00477FAB" w:rsidTr="00C805F5">
        <w:trPr>
          <w:gridBefore w:val="1"/>
          <w:wBefore w:w="9" w:type="dxa"/>
          <w:ins w:id="2420" w:author="Huawei" w:date="2021-11-19T12:16:00Z"/>
        </w:trPr>
        <w:tc>
          <w:tcPr>
            <w:tcW w:w="9738" w:type="dxa"/>
            <w:gridSpan w:val="4"/>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2421" w:author="Huawei" w:date="2021-11-19T12:16:00Z"/>
                <w:rPrChange w:id="2422" w:author="Huawei" w:date="2021-11-19T12:16:00Z">
                  <w:rPr>
                    <w:ins w:id="2423" w:author="Huawei" w:date="2021-11-19T12:16:00Z"/>
                  </w:rPr>
                </w:rPrChange>
              </w:rPr>
            </w:pPr>
            <w:ins w:id="2424" w:author="Huawei" w:date="2021-11-19T12:16:00Z">
              <w:r w:rsidRPr="00477FAB">
                <w:rPr>
                  <w:rPrChange w:id="2425" w:author="Huawei" w:date="2021-11-19T12:16:00Z">
                    <w:rPr/>
                  </w:rPrChange>
                </w:rPr>
                <w:t>Derivation TS 38.508-1 [4] Table 4.7.5.5-8</w:t>
              </w:r>
            </w:ins>
          </w:p>
        </w:tc>
      </w:tr>
      <w:tr w:rsidR="00477FAB" w:rsidRPr="00477FAB" w:rsidTr="00C805F5">
        <w:tblPrEx>
          <w:tblCellMar>
            <w:left w:w="108" w:type="dxa"/>
            <w:right w:w="108" w:type="dxa"/>
          </w:tblCellMar>
        </w:tblPrEx>
        <w:trPr>
          <w:ins w:id="2426" w:author="Huawei" w:date="2021-11-19T12:16:00Z"/>
        </w:trPr>
        <w:tc>
          <w:tcPr>
            <w:tcW w:w="4535" w:type="dxa"/>
            <w:gridSpan w:val="2"/>
          </w:tcPr>
          <w:p w:rsidR="00477FAB" w:rsidRPr="00477FAB" w:rsidRDefault="00477FAB" w:rsidP="00C805F5">
            <w:pPr>
              <w:pStyle w:val="TAH"/>
              <w:rPr>
                <w:ins w:id="2427" w:author="Huawei" w:date="2021-11-19T12:16:00Z"/>
                <w:rPrChange w:id="2428" w:author="Huawei" w:date="2021-11-19T12:16:00Z">
                  <w:rPr>
                    <w:ins w:id="2429" w:author="Huawei" w:date="2021-11-19T12:16:00Z"/>
                  </w:rPr>
                </w:rPrChange>
              </w:rPr>
            </w:pPr>
            <w:ins w:id="2430" w:author="Huawei" w:date="2021-11-19T12:16:00Z">
              <w:r w:rsidRPr="00477FAB">
                <w:rPr>
                  <w:rPrChange w:id="2431" w:author="Huawei" w:date="2021-11-19T12:16:00Z">
                    <w:rPr/>
                  </w:rPrChange>
                </w:rPr>
                <w:t>Information Element</w:t>
              </w:r>
            </w:ins>
          </w:p>
        </w:tc>
        <w:tc>
          <w:tcPr>
            <w:tcW w:w="2267" w:type="dxa"/>
          </w:tcPr>
          <w:p w:rsidR="00477FAB" w:rsidRPr="00477FAB" w:rsidRDefault="00477FAB" w:rsidP="00C805F5">
            <w:pPr>
              <w:pStyle w:val="TAH"/>
              <w:rPr>
                <w:ins w:id="2432" w:author="Huawei" w:date="2021-11-19T12:16:00Z"/>
                <w:rPrChange w:id="2433" w:author="Huawei" w:date="2021-11-19T12:16:00Z">
                  <w:rPr>
                    <w:ins w:id="2434" w:author="Huawei" w:date="2021-11-19T12:16:00Z"/>
                  </w:rPr>
                </w:rPrChange>
              </w:rPr>
            </w:pPr>
            <w:ins w:id="2435" w:author="Huawei" w:date="2021-11-19T12:16:00Z">
              <w:r w:rsidRPr="00477FAB">
                <w:rPr>
                  <w:rPrChange w:id="2436" w:author="Huawei" w:date="2021-11-19T12:16:00Z">
                    <w:rPr/>
                  </w:rPrChange>
                </w:rPr>
                <w:t>Value/remark</w:t>
              </w:r>
            </w:ins>
          </w:p>
        </w:tc>
        <w:tc>
          <w:tcPr>
            <w:tcW w:w="1700" w:type="dxa"/>
          </w:tcPr>
          <w:p w:rsidR="00477FAB" w:rsidRPr="00477FAB" w:rsidRDefault="00477FAB" w:rsidP="00C805F5">
            <w:pPr>
              <w:pStyle w:val="TAH"/>
              <w:rPr>
                <w:ins w:id="2437" w:author="Huawei" w:date="2021-11-19T12:16:00Z"/>
                <w:rPrChange w:id="2438" w:author="Huawei" w:date="2021-11-19T12:16:00Z">
                  <w:rPr>
                    <w:ins w:id="2439" w:author="Huawei" w:date="2021-11-19T12:16:00Z"/>
                  </w:rPr>
                </w:rPrChange>
              </w:rPr>
            </w:pPr>
            <w:ins w:id="2440" w:author="Huawei" w:date="2021-11-19T12:16:00Z">
              <w:r w:rsidRPr="00477FAB">
                <w:rPr>
                  <w:rPrChange w:id="2441" w:author="Huawei" w:date="2021-11-19T12:16:00Z">
                    <w:rPr/>
                  </w:rPrChange>
                </w:rPr>
                <w:t>Comment</w:t>
              </w:r>
            </w:ins>
          </w:p>
        </w:tc>
        <w:tc>
          <w:tcPr>
            <w:tcW w:w="1245" w:type="dxa"/>
          </w:tcPr>
          <w:p w:rsidR="00477FAB" w:rsidRPr="00477FAB" w:rsidRDefault="00477FAB" w:rsidP="00C805F5">
            <w:pPr>
              <w:pStyle w:val="TAH"/>
              <w:rPr>
                <w:ins w:id="2442" w:author="Huawei" w:date="2021-11-19T12:16:00Z"/>
                <w:rPrChange w:id="2443" w:author="Huawei" w:date="2021-11-19T12:16:00Z">
                  <w:rPr>
                    <w:ins w:id="2444" w:author="Huawei" w:date="2021-11-19T12:16:00Z"/>
                  </w:rPr>
                </w:rPrChange>
              </w:rPr>
            </w:pPr>
            <w:ins w:id="2445" w:author="Huawei" w:date="2021-11-19T12:16:00Z">
              <w:r w:rsidRPr="00477FAB">
                <w:rPr>
                  <w:rPrChange w:id="2446" w:author="Huawei" w:date="2021-11-19T12:16:00Z">
                    <w:rPr/>
                  </w:rPrChange>
                </w:rPr>
                <w:t>Condition</w:t>
              </w:r>
            </w:ins>
          </w:p>
        </w:tc>
      </w:tr>
      <w:tr w:rsidR="00477FAB" w:rsidRPr="00477FAB" w:rsidTr="00C805F5">
        <w:tblPrEx>
          <w:tblCellMar>
            <w:left w:w="108" w:type="dxa"/>
            <w:right w:w="108" w:type="dxa"/>
          </w:tblCellMar>
        </w:tblPrEx>
        <w:trPr>
          <w:ins w:id="2447" w:author="Huawei" w:date="2021-11-19T12:16:00Z"/>
        </w:trPr>
        <w:tc>
          <w:tcPr>
            <w:tcW w:w="4535" w:type="dxa"/>
            <w:gridSpan w:val="2"/>
          </w:tcPr>
          <w:p w:rsidR="00477FAB" w:rsidRPr="00477FAB" w:rsidRDefault="00477FAB" w:rsidP="00C805F5">
            <w:pPr>
              <w:pStyle w:val="TAL"/>
              <w:rPr>
                <w:ins w:id="2448" w:author="Huawei" w:date="2021-11-19T12:16:00Z"/>
                <w:rPrChange w:id="2449" w:author="Huawei" w:date="2021-11-19T12:16:00Z">
                  <w:rPr>
                    <w:ins w:id="2450" w:author="Huawei" w:date="2021-11-19T12:16:00Z"/>
                  </w:rPr>
                </w:rPrChange>
              </w:rPr>
            </w:pPr>
            <w:ins w:id="2451" w:author="Huawei" w:date="2021-11-19T12:16:00Z">
              <w:r w:rsidRPr="00477FAB">
                <w:rPr>
                  <w:rPrChange w:id="2452" w:author="Huawei" w:date="2021-11-19T12:16:00Z">
                    <w:rPr/>
                  </w:rPrChange>
                </w:rPr>
                <w:t>Radio parameters</w:t>
              </w:r>
            </w:ins>
          </w:p>
        </w:tc>
        <w:tc>
          <w:tcPr>
            <w:tcW w:w="2267" w:type="dxa"/>
          </w:tcPr>
          <w:p w:rsidR="00477FAB" w:rsidRPr="00477FAB" w:rsidRDefault="00477FAB" w:rsidP="00C805F5">
            <w:pPr>
              <w:pStyle w:val="TAL"/>
              <w:rPr>
                <w:ins w:id="2453" w:author="Huawei" w:date="2021-11-19T12:16:00Z"/>
                <w:rPrChange w:id="2454" w:author="Huawei" w:date="2021-11-19T12:16:00Z">
                  <w:rPr>
                    <w:ins w:id="2455" w:author="Huawei" w:date="2021-11-19T12:16:00Z"/>
                  </w:rPr>
                </w:rPrChange>
              </w:rPr>
            </w:pPr>
            <w:ins w:id="2456" w:author="Huawei" w:date="2021-11-19T12:16:00Z">
              <w:r w:rsidRPr="00477FAB">
                <w:rPr>
                  <w:rPrChange w:id="2457" w:author="Huawei" w:date="2021-11-19T12:16:00Z">
                    <w:rPr/>
                  </w:rPrChange>
                </w:rPr>
                <w:t>See Table 13.1.1.3.3-9</w:t>
              </w:r>
            </w:ins>
          </w:p>
        </w:tc>
        <w:tc>
          <w:tcPr>
            <w:tcW w:w="1700" w:type="dxa"/>
          </w:tcPr>
          <w:p w:rsidR="00477FAB" w:rsidRPr="00477FAB" w:rsidRDefault="00477FAB" w:rsidP="00C805F5">
            <w:pPr>
              <w:pStyle w:val="TAL"/>
              <w:rPr>
                <w:ins w:id="2458" w:author="Huawei" w:date="2021-11-19T12:16:00Z"/>
                <w:rPrChange w:id="2459" w:author="Huawei" w:date="2021-11-19T12:16:00Z">
                  <w:rPr>
                    <w:ins w:id="2460" w:author="Huawei" w:date="2021-11-19T12:16:00Z"/>
                  </w:rPr>
                </w:rPrChange>
              </w:rPr>
            </w:pPr>
          </w:p>
        </w:tc>
        <w:tc>
          <w:tcPr>
            <w:tcW w:w="1245" w:type="dxa"/>
          </w:tcPr>
          <w:p w:rsidR="00477FAB" w:rsidRPr="00477FAB" w:rsidRDefault="00477FAB" w:rsidP="00C805F5">
            <w:pPr>
              <w:pStyle w:val="TAL"/>
              <w:rPr>
                <w:ins w:id="2461" w:author="Huawei" w:date="2021-11-19T12:16:00Z"/>
                <w:rPrChange w:id="2462" w:author="Huawei" w:date="2021-11-19T12:16:00Z">
                  <w:rPr>
                    <w:ins w:id="2463" w:author="Huawei" w:date="2021-11-19T12:16:00Z"/>
                  </w:rPr>
                </w:rPrChange>
              </w:rPr>
            </w:pPr>
          </w:p>
        </w:tc>
      </w:tr>
    </w:tbl>
    <w:p w:rsidR="00477FAB" w:rsidRPr="00477FAB" w:rsidRDefault="00477FAB" w:rsidP="00477FAB">
      <w:pPr>
        <w:rPr>
          <w:ins w:id="2464" w:author="Huawei" w:date="2021-11-19T12:16:00Z"/>
          <w:rPrChange w:id="2465" w:author="Huawei" w:date="2021-11-19T12:16:00Z">
            <w:rPr>
              <w:ins w:id="2466" w:author="Huawei" w:date="2021-11-19T12:16:00Z"/>
            </w:rPr>
          </w:rPrChange>
        </w:rPr>
      </w:pPr>
    </w:p>
    <w:p w:rsidR="00477FAB" w:rsidRPr="00477FAB" w:rsidRDefault="00477FAB" w:rsidP="00477FAB">
      <w:pPr>
        <w:pStyle w:val="TH"/>
        <w:rPr>
          <w:ins w:id="2467" w:author="Huawei" w:date="2021-11-19T12:16:00Z"/>
          <w:i/>
          <w:iCs/>
          <w:rPrChange w:id="2468" w:author="Huawei" w:date="2021-11-19T12:16:00Z">
            <w:rPr>
              <w:ins w:id="2469" w:author="Huawei" w:date="2021-11-19T12:16:00Z"/>
              <w:i/>
              <w:iCs/>
            </w:rPr>
          </w:rPrChange>
        </w:rPr>
      </w:pPr>
      <w:ins w:id="2470" w:author="Huawei" w:date="2021-11-19T12:16:00Z">
        <w:r w:rsidRPr="00477FAB">
          <w:rPr>
            <w:rPrChange w:id="2471" w:author="Huawei" w:date="2021-11-19T12:16:00Z">
              <w:rPr/>
            </w:rPrChange>
          </w:rPr>
          <w:t xml:space="preserve">Table 13.1.1.3.3-9: </w:t>
        </w:r>
        <w:r w:rsidRPr="00477FAB">
          <w:rPr>
            <w:i/>
            <w:iCs/>
            <w:rPrChange w:id="2472" w:author="Huawei" w:date="2021-11-19T12:16:00Z">
              <w:rPr>
                <w:i/>
                <w:iCs/>
              </w:rPr>
            </w:rPrChange>
          </w:rPr>
          <w:t>Radio parameters (Table 13.1.1.3.3-8)</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7FAB" w:rsidRPr="00477FAB" w:rsidTr="00C805F5">
        <w:trPr>
          <w:gridBefore w:val="1"/>
          <w:wBefore w:w="9" w:type="dxa"/>
          <w:ins w:id="2473" w:author="Huawei" w:date="2021-11-19T12:16:00Z"/>
        </w:trPr>
        <w:tc>
          <w:tcPr>
            <w:tcW w:w="9738" w:type="dxa"/>
            <w:gridSpan w:val="4"/>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2474" w:author="Huawei" w:date="2021-11-19T12:16:00Z"/>
                <w:rPrChange w:id="2475" w:author="Huawei" w:date="2021-11-19T12:16:00Z">
                  <w:rPr>
                    <w:ins w:id="2476" w:author="Huawei" w:date="2021-11-19T12:16:00Z"/>
                  </w:rPr>
                </w:rPrChange>
              </w:rPr>
            </w:pPr>
            <w:ins w:id="2477" w:author="Huawei" w:date="2021-11-19T12:16:00Z">
              <w:r w:rsidRPr="00477FAB">
                <w:rPr>
                  <w:rPrChange w:id="2478" w:author="Huawei" w:date="2021-11-19T12:16:00Z">
                    <w:rPr/>
                  </w:rPrChange>
                </w:rPr>
                <w:t>Derivation Path: TS 38.508-1 [4] Table 4.7.5.5-11</w:t>
              </w:r>
            </w:ins>
          </w:p>
        </w:tc>
      </w:tr>
      <w:tr w:rsidR="00477FAB" w:rsidRPr="00477FAB" w:rsidTr="00C805F5">
        <w:tblPrEx>
          <w:tblCellMar>
            <w:left w:w="108" w:type="dxa"/>
            <w:right w:w="108" w:type="dxa"/>
          </w:tblCellMar>
        </w:tblPrEx>
        <w:trPr>
          <w:ins w:id="2479" w:author="Huawei" w:date="2021-11-19T12:16:00Z"/>
        </w:trPr>
        <w:tc>
          <w:tcPr>
            <w:tcW w:w="4535" w:type="dxa"/>
            <w:gridSpan w:val="2"/>
          </w:tcPr>
          <w:p w:rsidR="00477FAB" w:rsidRPr="00477FAB" w:rsidRDefault="00477FAB" w:rsidP="00C805F5">
            <w:pPr>
              <w:pStyle w:val="TAH"/>
              <w:rPr>
                <w:ins w:id="2480" w:author="Huawei" w:date="2021-11-19T12:16:00Z"/>
                <w:rPrChange w:id="2481" w:author="Huawei" w:date="2021-11-19T12:16:00Z">
                  <w:rPr>
                    <w:ins w:id="2482" w:author="Huawei" w:date="2021-11-19T12:16:00Z"/>
                  </w:rPr>
                </w:rPrChange>
              </w:rPr>
            </w:pPr>
            <w:ins w:id="2483" w:author="Huawei" w:date="2021-11-19T12:16:00Z">
              <w:r w:rsidRPr="00477FAB">
                <w:rPr>
                  <w:rPrChange w:id="2484" w:author="Huawei" w:date="2021-11-19T12:16:00Z">
                    <w:rPr/>
                  </w:rPrChange>
                </w:rPr>
                <w:t>Information Element</w:t>
              </w:r>
            </w:ins>
          </w:p>
        </w:tc>
        <w:tc>
          <w:tcPr>
            <w:tcW w:w="2267" w:type="dxa"/>
          </w:tcPr>
          <w:p w:rsidR="00477FAB" w:rsidRPr="00477FAB" w:rsidRDefault="00477FAB" w:rsidP="00C805F5">
            <w:pPr>
              <w:pStyle w:val="TAH"/>
              <w:rPr>
                <w:ins w:id="2485" w:author="Huawei" w:date="2021-11-19T12:16:00Z"/>
                <w:rPrChange w:id="2486" w:author="Huawei" w:date="2021-11-19T12:16:00Z">
                  <w:rPr>
                    <w:ins w:id="2487" w:author="Huawei" w:date="2021-11-19T12:16:00Z"/>
                  </w:rPr>
                </w:rPrChange>
              </w:rPr>
            </w:pPr>
            <w:ins w:id="2488" w:author="Huawei" w:date="2021-11-19T12:16:00Z">
              <w:r w:rsidRPr="00477FAB">
                <w:rPr>
                  <w:rPrChange w:id="2489" w:author="Huawei" w:date="2021-11-19T12:16:00Z">
                    <w:rPr/>
                  </w:rPrChange>
                </w:rPr>
                <w:t>Value/remark</w:t>
              </w:r>
            </w:ins>
          </w:p>
        </w:tc>
        <w:tc>
          <w:tcPr>
            <w:tcW w:w="1700" w:type="dxa"/>
          </w:tcPr>
          <w:p w:rsidR="00477FAB" w:rsidRPr="00477FAB" w:rsidRDefault="00477FAB" w:rsidP="00C805F5">
            <w:pPr>
              <w:pStyle w:val="TAH"/>
              <w:rPr>
                <w:ins w:id="2490" w:author="Huawei" w:date="2021-11-19T12:16:00Z"/>
                <w:rPrChange w:id="2491" w:author="Huawei" w:date="2021-11-19T12:16:00Z">
                  <w:rPr>
                    <w:ins w:id="2492" w:author="Huawei" w:date="2021-11-19T12:16:00Z"/>
                  </w:rPr>
                </w:rPrChange>
              </w:rPr>
            </w:pPr>
            <w:ins w:id="2493" w:author="Huawei" w:date="2021-11-19T12:16:00Z">
              <w:r w:rsidRPr="00477FAB">
                <w:rPr>
                  <w:rPrChange w:id="2494" w:author="Huawei" w:date="2021-11-19T12:16:00Z">
                    <w:rPr/>
                  </w:rPrChange>
                </w:rPr>
                <w:t>Comment</w:t>
              </w:r>
            </w:ins>
          </w:p>
        </w:tc>
        <w:tc>
          <w:tcPr>
            <w:tcW w:w="1245" w:type="dxa"/>
          </w:tcPr>
          <w:p w:rsidR="00477FAB" w:rsidRPr="00477FAB" w:rsidRDefault="00477FAB" w:rsidP="00C805F5">
            <w:pPr>
              <w:pStyle w:val="TAH"/>
              <w:rPr>
                <w:ins w:id="2495" w:author="Huawei" w:date="2021-11-19T12:16:00Z"/>
                <w:rPrChange w:id="2496" w:author="Huawei" w:date="2021-11-19T12:16:00Z">
                  <w:rPr>
                    <w:ins w:id="2497" w:author="Huawei" w:date="2021-11-19T12:16:00Z"/>
                  </w:rPr>
                </w:rPrChange>
              </w:rPr>
            </w:pPr>
            <w:ins w:id="2498" w:author="Huawei" w:date="2021-11-19T12:16:00Z">
              <w:r w:rsidRPr="00477FAB">
                <w:rPr>
                  <w:rPrChange w:id="2499" w:author="Huawei" w:date="2021-11-19T12:16:00Z">
                    <w:rPr/>
                  </w:rPrChange>
                </w:rPr>
                <w:t>Condition</w:t>
              </w:r>
            </w:ins>
          </w:p>
        </w:tc>
      </w:tr>
      <w:tr w:rsidR="00477FAB" w:rsidRPr="00477FAB" w:rsidTr="00C805F5">
        <w:tblPrEx>
          <w:tblCellMar>
            <w:left w:w="108" w:type="dxa"/>
            <w:right w:w="108" w:type="dxa"/>
          </w:tblCellMar>
        </w:tblPrEx>
        <w:trPr>
          <w:ins w:id="2500" w:author="Huawei" w:date="2021-11-19T12:16:00Z"/>
        </w:trPr>
        <w:tc>
          <w:tcPr>
            <w:tcW w:w="4535" w:type="dxa"/>
            <w:gridSpan w:val="2"/>
            <w:tcBorders>
              <w:top w:val="nil"/>
            </w:tcBorders>
          </w:tcPr>
          <w:p w:rsidR="00477FAB" w:rsidRPr="00477FAB" w:rsidRDefault="00477FAB" w:rsidP="00C805F5">
            <w:pPr>
              <w:pStyle w:val="TAL"/>
              <w:rPr>
                <w:ins w:id="2501" w:author="Huawei" w:date="2021-11-19T12:16:00Z"/>
                <w:rPrChange w:id="2502" w:author="Huawei" w:date="2021-11-19T12:16:00Z">
                  <w:rPr>
                    <w:ins w:id="2503" w:author="Huawei" w:date="2021-11-19T12:16:00Z"/>
                  </w:rPr>
                </w:rPrChange>
              </w:rPr>
            </w:pPr>
            <w:ins w:id="2504" w:author="Huawei" w:date="2021-11-19T12:16:00Z">
              <w:r w:rsidRPr="00477FAB">
                <w:rPr>
                  <w:rPrChange w:id="2505" w:author="Huawei" w:date="2021-11-19T12:16:00Z">
                    <w:rPr/>
                  </w:rPrChange>
                </w:rPr>
                <w:t>Radio parameters contents</w:t>
              </w:r>
            </w:ins>
          </w:p>
        </w:tc>
        <w:tc>
          <w:tcPr>
            <w:tcW w:w="2267" w:type="dxa"/>
          </w:tcPr>
          <w:p w:rsidR="00477FAB" w:rsidRPr="00477FAB" w:rsidRDefault="00477FAB" w:rsidP="00C805F5">
            <w:pPr>
              <w:pStyle w:val="TAL"/>
              <w:rPr>
                <w:ins w:id="2506" w:author="Huawei" w:date="2021-11-19T12:16:00Z"/>
                <w:rPrChange w:id="2507" w:author="Huawei" w:date="2021-11-19T12:16:00Z">
                  <w:rPr>
                    <w:ins w:id="2508" w:author="Huawei" w:date="2021-11-19T12:16:00Z"/>
                  </w:rPr>
                </w:rPrChange>
              </w:rPr>
            </w:pPr>
            <w:ins w:id="2509" w:author="Huawei" w:date="2021-11-19T12:16:00Z">
              <w:r w:rsidRPr="00477FAB">
                <w:rPr>
                  <w:rPrChange w:id="2510" w:author="Huawei" w:date="2021-11-19T12:16:00Z">
                    <w:rPr/>
                  </w:rPrChange>
                </w:rPr>
                <w:t>See Table 13.1.1.3.3-10</w:t>
              </w:r>
            </w:ins>
          </w:p>
        </w:tc>
        <w:tc>
          <w:tcPr>
            <w:tcW w:w="1700" w:type="dxa"/>
          </w:tcPr>
          <w:p w:rsidR="00477FAB" w:rsidRPr="00477FAB" w:rsidRDefault="00477FAB" w:rsidP="00C805F5">
            <w:pPr>
              <w:pStyle w:val="TAL"/>
              <w:rPr>
                <w:ins w:id="2511" w:author="Huawei" w:date="2021-11-19T12:16:00Z"/>
                <w:rPrChange w:id="2512" w:author="Huawei" w:date="2021-11-19T12:16:00Z">
                  <w:rPr>
                    <w:ins w:id="2513" w:author="Huawei" w:date="2021-11-19T12:16:00Z"/>
                  </w:rPr>
                </w:rPrChange>
              </w:rPr>
            </w:pPr>
          </w:p>
        </w:tc>
        <w:tc>
          <w:tcPr>
            <w:tcW w:w="1245" w:type="dxa"/>
          </w:tcPr>
          <w:p w:rsidR="00477FAB" w:rsidRPr="00477FAB" w:rsidRDefault="00477FAB" w:rsidP="00C805F5">
            <w:pPr>
              <w:pStyle w:val="TAL"/>
              <w:rPr>
                <w:ins w:id="2514" w:author="Huawei" w:date="2021-11-19T12:16:00Z"/>
                <w:rPrChange w:id="2515" w:author="Huawei" w:date="2021-11-19T12:16:00Z">
                  <w:rPr>
                    <w:ins w:id="2516" w:author="Huawei" w:date="2021-11-19T12:16:00Z"/>
                  </w:rPr>
                </w:rPrChange>
              </w:rPr>
            </w:pPr>
          </w:p>
        </w:tc>
      </w:tr>
    </w:tbl>
    <w:p w:rsidR="00477FAB" w:rsidRPr="00477FAB" w:rsidRDefault="00477FAB" w:rsidP="00477FAB">
      <w:pPr>
        <w:rPr>
          <w:ins w:id="2517" w:author="Huawei" w:date="2021-11-19T12:16:00Z"/>
          <w:rPrChange w:id="2518" w:author="Huawei" w:date="2021-11-19T12:16:00Z">
            <w:rPr>
              <w:ins w:id="2519" w:author="Huawei" w:date="2021-11-19T12:16:00Z"/>
            </w:rPr>
          </w:rPrChange>
        </w:rPr>
      </w:pPr>
    </w:p>
    <w:p w:rsidR="00477FAB" w:rsidRPr="00477FAB" w:rsidRDefault="00477FAB" w:rsidP="00477FAB">
      <w:pPr>
        <w:pStyle w:val="TH"/>
        <w:rPr>
          <w:ins w:id="2520" w:author="Huawei" w:date="2021-11-19T12:16:00Z"/>
          <w:rPrChange w:id="2521" w:author="Huawei" w:date="2021-11-19T12:16:00Z">
            <w:rPr>
              <w:ins w:id="2522" w:author="Huawei" w:date="2021-11-19T12:16:00Z"/>
            </w:rPr>
          </w:rPrChange>
        </w:rPr>
      </w:pPr>
      <w:ins w:id="2523" w:author="Huawei" w:date="2021-11-19T12:16:00Z">
        <w:r w:rsidRPr="00477FAB">
          <w:rPr>
            <w:rPrChange w:id="2524" w:author="Huawei" w:date="2021-11-19T12:16:00Z">
              <w:rPr/>
            </w:rPrChange>
          </w:rPr>
          <w:t xml:space="preserve">Table 13.1.1.3.3-10: </w:t>
        </w:r>
        <w:r w:rsidRPr="00477FAB">
          <w:rPr>
            <w:i/>
            <w:rPrChange w:id="2525" w:author="Huawei" w:date="2021-11-19T12:16:00Z">
              <w:rPr>
                <w:i/>
              </w:rPr>
            </w:rPrChange>
          </w:rPr>
          <w:t>SL-</w:t>
        </w:r>
        <w:proofErr w:type="spellStart"/>
        <w:r w:rsidRPr="00477FAB">
          <w:rPr>
            <w:i/>
            <w:rPrChange w:id="2526" w:author="Huawei" w:date="2021-11-19T12:16:00Z">
              <w:rPr>
                <w:i/>
              </w:rPr>
            </w:rPrChange>
          </w:rPr>
          <w:t>PreconfigurationNR</w:t>
        </w:r>
        <w:proofErr w:type="spellEnd"/>
        <w:r w:rsidRPr="00477FAB">
          <w:rPr>
            <w:i/>
            <w:iCs/>
            <w:rPrChange w:id="2527" w:author="Huawei" w:date="2021-11-19T12:16:00Z">
              <w:rPr>
                <w:i/>
                <w:iCs/>
              </w:rPr>
            </w:rPrChange>
          </w:rPr>
          <w:t xml:space="preserve"> (Table 13.1.1.3.3-9)</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7FAB" w:rsidRPr="00477FAB" w:rsidTr="00C805F5">
        <w:trPr>
          <w:gridBefore w:val="1"/>
          <w:wBefore w:w="9" w:type="dxa"/>
          <w:ins w:id="2528" w:author="Huawei" w:date="2021-11-19T12:16:00Z"/>
        </w:trPr>
        <w:tc>
          <w:tcPr>
            <w:tcW w:w="9738" w:type="dxa"/>
            <w:gridSpan w:val="4"/>
          </w:tcPr>
          <w:p w:rsidR="00477FAB" w:rsidRPr="00477FAB" w:rsidRDefault="00477FAB" w:rsidP="00C805F5">
            <w:pPr>
              <w:pStyle w:val="TAL"/>
              <w:rPr>
                <w:ins w:id="2529" w:author="Huawei" w:date="2021-11-19T12:16:00Z"/>
                <w:rPrChange w:id="2530" w:author="Huawei" w:date="2021-11-19T12:16:00Z">
                  <w:rPr>
                    <w:ins w:id="2531" w:author="Huawei" w:date="2021-11-19T12:16:00Z"/>
                  </w:rPr>
                </w:rPrChange>
              </w:rPr>
            </w:pPr>
            <w:ins w:id="2532" w:author="Huawei" w:date="2021-11-19T12:16:00Z">
              <w:r w:rsidRPr="00477FAB">
                <w:rPr>
                  <w:rPrChange w:id="2533" w:author="Huawei" w:date="2021-11-19T12:16:00Z">
                    <w:rPr/>
                  </w:rPrChange>
                </w:rPr>
                <w:t>Derivation Path: TS 38.508-1 [4] Table 4.10.1-1</w:t>
              </w:r>
            </w:ins>
          </w:p>
        </w:tc>
      </w:tr>
      <w:tr w:rsidR="00477FAB" w:rsidRPr="00477FAB" w:rsidTr="00C805F5">
        <w:tblPrEx>
          <w:tblCellMar>
            <w:left w:w="108" w:type="dxa"/>
            <w:right w:w="108" w:type="dxa"/>
          </w:tblCellMar>
        </w:tblPrEx>
        <w:trPr>
          <w:ins w:id="2534" w:author="Huawei" w:date="2021-11-19T12:16:00Z"/>
        </w:trPr>
        <w:tc>
          <w:tcPr>
            <w:tcW w:w="4535" w:type="dxa"/>
            <w:gridSpan w:val="2"/>
          </w:tcPr>
          <w:p w:rsidR="00477FAB" w:rsidRPr="00477FAB" w:rsidRDefault="00477FAB" w:rsidP="00C805F5">
            <w:pPr>
              <w:pStyle w:val="TAH"/>
              <w:rPr>
                <w:ins w:id="2535" w:author="Huawei" w:date="2021-11-19T12:16:00Z"/>
                <w:rPrChange w:id="2536" w:author="Huawei" w:date="2021-11-19T12:16:00Z">
                  <w:rPr>
                    <w:ins w:id="2537" w:author="Huawei" w:date="2021-11-19T12:16:00Z"/>
                  </w:rPr>
                </w:rPrChange>
              </w:rPr>
            </w:pPr>
            <w:ins w:id="2538" w:author="Huawei" w:date="2021-11-19T12:16:00Z">
              <w:r w:rsidRPr="00477FAB">
                <w:rPr>
                  <w:rPrChange w:id="2539" w:author="Huawei" w:date="2021-11-19T12:16:00Z">
                    <w:rPr/>
                  </w:rPrChange>
                </w:rPr>
                <w:t>Information Element</w:t>
              </w:r>
            </w:ins>
          </w:p>
        </w:tc>
        <w:tc>
          <w:tcPr>
            <w:tcW w:w="2267" w:type="dxa"/>
          </w:tcPr>
          <w:p w:rsidR="00477FAB" w:rsidRPr="00477FAB" w:rsidRDefault="00477FAB" w:rsidP="00C805F5">
            <w:pPr>
              <w:pStyle w:val="TAH"/>
              <w:rPr>
                <w:ins w:id="2540" w:author="Huawei" w:date="2021-11-19T12:16:00Z"/>
                <w:rPrChange w:id="2541" w:author="Huawei" w:date="2021-11-19T12:16:00Z">
                  <w:rPr>
                    <w:ins w:id="2542" w:author="Huawei" w:date="2021-11-19T12:16:00Z"/>
                  </w:rPr>
                </w:rPrChange>
              </w:rPr>
            </w:pPr>
            <w:ins w:id="2543" w:author="Huawei" w:date="2021-11-19T12:16:00Z">
              <w:r w:rsidRPr="00477FAB">
                <w:rPr>
                  <w:rPrChange w:id="2544" w:author="Huawei" w:date="2021-11-19T12:16:00Z">
                    <w:rPr/>
                  </w:rPrChange>
                </w:rPr>
                <w:t>Value/remark</w:t>
              </w:r>
            </w:ins>
          </w:p>
        </w:tc>
        <w:tc>
          <w:tcPr>
            <w:tcW w:w="1700" w:type="dxa"/>
          </w:tcPr>
          <w:p w:rsidR="00477FAB" w:rsidRPr="00477FAB" w:rsidRDefault="00477FAB" w:rsidP="00C805F5">
            <w:pPr>
              <w:pStyle w:val="TAH"/>
              <w:rPr>
                <w:ins w:id="2545" w:author="Huawei" w:date="2021-11-19T12:16:00Z"/>
                <w:rPrChange w:id="2546" w:author="Huawei" w:date="2021-11-19T12:16:00Z">
                  <w:rPr>
                    <w:ins w:id="2547" w:author="Huawei" w:date="2021-11-19T12:16:00Z"/>
                  </w:rPr>
                </w:rPrChange>
              </w:rPr>
            </w:pPr>
            <w:ins w:id="2548" w:author="Huawei" w:date="2021-11-19T12:16:00Z">
              <w:r w:rsidRPr="00477FAB">
                <w:rPr>
                  <w:rPrChange w:id="2549" w:author="Huawei" w:date="2021-11-19T12:16:00Z">
                    <w:rPr/>
                  </w:rPrChange>
                </w:rPr>
                <w:t>Comment</w:t>
              </w:r>
            </w:ins>
          </w:p>
        </w:tc>
        <w:tc>
          <w:tcPr>
            <w:tcW w:w="1245" w:type="dxa"/>
          </w:tcPr>
          <w:p w:rsidR="00477FAB" w:rsidRPr="00477FAB" w:rsidRDefault="00477FAB" w:rsidP="00C805F5">
            <w:pPr>
              <w:pStyle w:val="TAH"/>
              <w:rPr>
                <w:ins w:id="2550" w:author="Huawei" w:date="2021-11-19T12:16:00Z"/>
                <w:rPrChange w:id="2551" w:author="Huawei" w:date="2021-11-19T12:16:00Z">
                  <w:rPr>
                    <w:ins w:id="2552" w:author="Huawei" w:date="2021-11-19T12:16:00Z"/>
                  </w:rPr>
                </w:rPrChange>
              </w:rPr>
            </w:pPr>
            <w:ins w:id="2553" w:author="Huawei" w:date="2021-11-19T12:16:00Z">
              <w:r w:rsidRPr="00477FAB">
                <w:rPr>
                  <w:rPrChange w:id="2554" w:author="Huawei" w:date="2021-11-19T12:16:00Z">
                    <w:rPr/>
                  </w:rPrChange>
                </w:rPr>
                <w:t>Condition</w:t>
              </w:r>
            </w:ins>
          </w:p>
        </w:tc>
      </w:tr>
      <w:tr w:rsidR="00477FAB" w:rsidRPr="00477FAB" w:rsidTr="00C805F5">
        <w:tblPrEx>
          <w:tblCellMar>
            <w:left w:w="108" w:type="dxa"/>
            <w:right w:w="108" w:type="dxa"/>
          </w:tblCellMar>
        </w:tblPrEx>
        <w:trPr>
          <w:ins w:id="2555" w:author="Huawei" w:date="2021-11-19T12:16:00Z"/>
        </w:trPr>
        <w:tc>
          <w:tcPr>
            <w:tcW w:w="4535" w:type="dxa"/>
            <w:gridSpan w:val="2"/>
          </w:tcPr>
          <w:p w:rsidR="00477FAB" w:rsidRPr="00477FAB" w:rsidRDefault="00477FAB" w:rsidP="00C805F5">
            <w:pPr>
              <w:pStyle w:val="TAL"/>
              <w:rPr>
                <w:ins w:id="2556" w:author="Huawei" w:date="2021-11-19T12:16:00Z"/>
                <w:rPrChange w:id="2557" w:author="Huawei" w:date="2021-11-19T12:16:00Z">
                  <w:rPr>
                    <w:ins w:id="2558" w:author="Huawei" w:date="2021-11-19T12:16:00Z"/>
                  </w:rPr>
                </w:rPrChange>
              </w:rPr>
            </w:pPr>
            <w:ins w:id="2559" w:author="Huawei" w:date="2021-11-19T12:16:00Z">
              <w:r w:rsidRPr="00477FAB">
                <w:rPr>
                  <w:rPrChange w:id="2560" w:author="Huawei" w:date="2021-11-19T12:16:00Z">
                    <w:rPr/>
                  </w:rPrChange>
                </w:rPr>
                <w:t>SL-PreconfigurationNR-r16 ::= SEQUENCE {</w:t>
              </w:r>
            </w:ins>
          </w:p>
        </w:tc>
        <w:tc>
          <w:tcPr>
            <w:tcW w:w="2267" w:type="dxa"/>
          </w:tcPr>
          <w:p w:rsidR="00477FAB" w:rsidRPr="00477FAB" w:rsidRDefault="00477FAB" w:rsidP="00C805F5">
            <w:pPr>
              <w:pStyle w:val="TAL"/>
              <w:rPr>
                <w:ins w:id="2561" w:author="Huawei" w:date="2021-11-19T12:16:00Z"/>
                <w:rPrChange w:id="2562" w:author="Huawei" w:date="2021-11-19T12:16:00Z">
                  <w:rPr>
                    <w:ins w:id="2563" w:author="Huawei" w:date="2021-11-19T12:16:00Z"/>
                  </w:rPr>
                </w:rPrChange>
              </w:rPr>
            </w:pPr>
          </w:p>
        </w:tc>
        <w:tc>
          <w:tcPr>
            <w:tcW w:w="1700" w:type="dxa"/>
          </w:tcPr>
          <w:p w:rsidR="00477FAB" w:rsidRPr="00477FAB" w:rsidRDefault="00477FAB" w:rsidP="00C805F5">
            <w:pPr>
              <w:pStyle w:val="TAL"/>
              <w:rPr>
                <w:ins w:id="2564" w:author="Huawei" w:date="2021-11-19T12:16:00Z"/>
                <w:rPrChange w:id="2565" w:author="Huawei" w:date="2021-11-19T12:16:00Z">
                  <w:rPr>
                    <w:ins w:id="2566" w:author="Huawei" w:date="2021-11-19T12:16:00Z"/>
                  </w:rPr>
                </w:rPrChange>
              </w:rPr>
            </w:pPr>
          </w:p>
        </w:tc>
        <w:tc>
          <w:tcPr>
            <w:tcW w:w="1245" w:type="dxa"/>
          </w:tcPr>
          <w:p w:rsidR="00477FAB" w:rsidRPr="00477FAB" w:rsidRDefault="00477FAB" w:rsidP="00C805F5">
            <w:pPr>
              <w:pStyle w:val="TAL"/>
              <w:rPr>
                <w:ins w:id="2567" w:author="Huawei" w:date="2021-11-19T12:16:00Z"/>
                <w:rPrChange w:id="2568" w:author="Huawei" w:date="2021-11-19T12:16:00Z">
                  <w:rPr>
                    <w:ins w:id="2569" w:author="Huawei" w:date="2021-11-19T12:16:00Z"/>
                  </w:rPr>
                </w:rPrChange>
              </w:rPr>
            </w:pPr>
          </w:p>
        </w:tc>
      </w:tr>
      <w:tr w:rsidR="00477FAB" w:rsidRPr="00477FAB" w:rsidTr="00C805F5">
        <w:tblPrEx>
          <w:tblCellMar>
            <w:left w:w="108" w:type="dxa"/>
            <w:right w:w="108" w:type="dxa"/>
          </w:tblCellMar>
        </w:tblPrEx>
        <w:trPr>
          <w:ins w:id="2570" w:author="Huawei" w:date="2021-11-19T12:16:00Z"/>
        </w:trPr>
        <w:tc>
          <w:tcPr>
            <w:tcW w:w="4535" w:type="dxa"/>
            <w:gridSpan w:val="2"/>
          </w:tcPr>
          <w:p w:rsidR="00477FAB" w:rsidRPr="00477FAB" w:rsidRDefault="00477FAB" w:rsidP="00C805F5">
            <w:pPr>
              <w:pStyle w:val="TAL"/>
              <w:rPr>
                <w:ins w:id="2571" w:author="Huawei" w:date="2021-11-19T12:16:00Z"/>
                <w:snapToGrid w:val="0"/>
                <w:rPrChange w:id="2572" w:author="Huawei" w:date="2021-11-19T12:16:00Z">
                  <w:rPr>
                    <w:ins w:id="2573" w:author="Huawei" w:date="2021-11-19T12:16:00Z"/>
                    <w:snapToGrid w:val="0"/>
                  </w:rPr>
                </w:rPrChange>
              </w:rPr>
            </w:pPr>
            <w:ins w:id="2574" w:author="Huawei" w:date="2021-11-19T12:16:00Z">
              <w:r w:rsidRPr="00477FAB">
                <w:rPr>
                  <w:snapToGrid w:val="0"/>
                  <w:rPrChange w:id="2575" w:author="Huawei" w:date="2021-11-19T12:16:00Z">
                    <w:rPr>
                      <w:snapToGrid w:val="0"/>
                    </w:rPr>
                  </w:rPrChange>
                </w:rPr>
                <w:t xml:space="preserve">  </w:t>
              </w:r>
              <w:r w:rsidRPr="00477FAB">
                <w:rPr>
                  <w:rPrChange w:id="2576" w:author="Huawei" w:date="2021-11-19T12:16:00Z">
                    <w:rPr/>
                  </w:rPrChange>
                </w:rPr>
                <w:t>sidelinkPreconfigNR-r16 SEQUENCE {</w:t>
              </w:r>
            </w:ins>
          </w:p>
        </w:tc>
        <w:tc>
          <w:tcPr>
            <w:tcW w:w="2267" w:type="dxa"/>
          </w:tcPr>
          <w:p w:rsidR="00477FAB" w:rsidRPr="00477FAB" w:rsidRDefault="00477FAB" w:rsidP="00C805F5">
            <w:pPr>
              <w:pStyle w:val="TAL"/>
              <w:rPr>
                <w:ins w:id="2577" w:author="Huawei" w:date="2021-11-19T12:16:00Z"/>
                <w:snapToGrid w:val="0"/>
                <w:rPrChange w:id="2578" w:author="Huawei" w:date="2021-11-19T12:16:00Z">
                  <w:rPr>
                    <w:ins w:id="2579" w:author="Huawei" w:date="2021-11-19T12:16:00Z"/>
                    <w:snapToGrid w:val="0"/>
                  </w:rPr>
                </w:rPrChange>
              </w:rPr>
            </w:pPr>
          </w:p>
        </w:tc>
        <w:tc>
          <w:tcPr>
            <w:tcW w:w="1700" w:type="dxa"/>
          </w:tcPr>
          <w:p w:rsidR="00477FAB" w:rsidRPr="00477FAB" w:rsidRDefault="00477FAB" w:rsidP="00C805F5">
            <w:pPr>
              <w:pStyle w:val="TAL"/>
              <w:rPr>
                <w:ins w:id="2580" w:author="Huawei" w:date="2021-11-19T12:16:00Z"/>
                <w:snapToGrid w:val="0"/>
                <w:rPrChange w:id="2581" w:author="Huawei" w:date="2021-11-19T12:16:00Z">
                  <w:rPr>
                    <w:ins w:id="2582" w:author="Huawei" w:date="2021-11-19T12:16:00Z"/>
                    <w:snapToGrid w:val="0"/>
                  </w:rPr>
                </w:rPrChange>
              </w:rPr>
            </w:pPr>
          </w:p>
        </w:tc>
        <w:tc>
          <w:tcPr>
            <w:tcW w:w="1245" w:type="dxa"/>
          </w:tcPr>
          <w:p w:rsidR="00477FAB" w:rsidRPr="00477FAB" w:rsidRDefault="00477FAB" w:rsidP="00C805F5">
            <w:pPr>
              <w:pStyle w:val="TAL"/>
              <w:rPr>
                <w:ins w:id="2583" w:author="Huawei" w:date="2021-11-19T12:16:00Z"/>
                <w:snapToGrid w:val="0"/>
                <w:rPrChange w:id="2584" w:author="Huawei" w:date="2021-11-19T12:16:00Z">
                  <w:rPr>
                    <w:ins w:id="2585" w:author="Huawei" w:date="2021-11-19T12:16:00Z"/>
                    <w:snapToGrid w:val="0"/>
                  </w:rPr>
                </w:rPrChange>
              </w:rPr>
            </w:pPr>
          </w:p>
        </w:tc>
      </w:tr>
      <w:tr w:rsidR="00477FAB" w:rsidRPr="00477FAB" w:rsidTr="00C805F5">
        <w:tblPrEx>
          <w:tblCellMar>
            <w:left w:w="108" w:type="dxa"/>
            <w:right w:w="108" w:type="dxa"/>
          </w:tblCellMar>
        </w:tblPrEx>
        <w:trPr>
          <w:ins w:id="2586" w:author="Huawei" w:date="2021-11-19T12:16:00Z"/>
        </w:trPr>
        <w:tc>
          <w:tcPr>
            <w:tcW w:w="4535" w:type="dxa"/>
            <w:gridSpan w:val="2"/>
          </w:tcPr>
          <w:p w:rsidR="00477FAB" w:rsidRPr="00477FAB" w:rsidRDefault="00477FAB" w:rsidP="00C805F5">
            <w:pPr>
              <w:pStyle w:val="TAL"/>
              <w:rPr>
                <w:ins w:id="2587" w:author="Huawei" w:date="2021-11-19T12:16:00Z"/>
                <w:snapToGrid w:val="0"/>
                <w:lang w:eastAsia="zh-CN"/>
                <w:rPrChange w:id="2588" w:author="Huawei" w:date="2021-11-19T12:16:00Z">
                  <w:rPr>
                    <w:ins w:id="2589" w:author="Huawei" w:date="2021-11-19T12:16:00Z"/>
                    <w:snapToGrid w:val="0"/>
                    <w:lang w:eastAsia="zh-CN"/>
                  </w:rPr>
                </w:rPrChange>
              </w:rPr>
            </w:pPr>
            <w:ins w:id="2590" w:author="Huawei" w:date="2021-11-19T12:16:00Z">
              <w:r w:rsidRPr="00477FAB">
                <w:rPr>
                  <w:snapToGrid w:val="0"/>
                  <w:lang w:eastAsia="zh-CN"/>
                  <w:rPrChange w:id="2591" w:author="Huawei" w:date="2021-11-19T12:16:00Z">
                    <w:rPr>
                      <w:snapToGrid w:val="0"/>
                      <w:lang w:eastAsia="zh-CN"/>
                    </w:rPr>
                  </w:rPrChange>
                </w:rPr>
                <w:t xml:space="preserve">    </w:t>
              </w:r>
              <w:r w:rsidRPr="00477FAB">
                <w:rPr>
                  <w:rPrChange w:id="2592" w:author="Huawei" w:date="2021-11-19T12:16:00Z">
                    <w:rPr/>
                  </w:rPrChange>
                </w:rPr>
                <w:t>sl-PreconfigFreqInfoList-r16 SEQUENCE (SIZE (1..maxNrofFreqSL-r16)) OF {</w:t>
              </w:r>
            </w:ins>
          </w:p>
        </w:tc>
        <w:tc>
          <w:tcPr>
            <w:tcW w:w="2267" w:type="dxa"/>
          </w:tcPr>
          <w:p w:rsidR="00477FAB" w:rsidRPr="00477FAB" w:rsidRDefault="00477FAB" w:rsidP="00C805F5">
            <w:pPr>
              <w:pStyle w:val="TAL"/>
              <w:rPr>
                <w:ins w:id="2593" w:author="Huawei" w:date="2021-11-19T12:16:00Z"/>
                <w:snapToGrid w:val="0"/>
                <w:lang w:eastAsia="zh-CN"/>
                <w:rPrChange w:id="2594" w:author="Huawei" w:date="2021-11-19T12:16:00Z">
                  <w:rPr>
                    <w:ins w:id="2595" w:author="Huawei" w:date="2021-11-19T12:16:00Z"/>
                    <w:snapToGrid w:val="0"/>
                    <w:lang w:eastAsia="zh-CN"/>
                  </w:rPr>
                </w:rPrChange>
              </w:rPr>
            </w:pPr>
            <w:ins w:id="2596" w:author="Huawei" w:date="2021-11-19T12:16:00Z">
              <w:r w:rsidRPr="00477FAB">
                <w:rPr>
                  <w:snapToGrid w:val="0"/>
                  <w:lang w:eastAsia="zh-CN"/>
                  <w:rPrChange w:id="2597" w:author="Huawei" w:date="2021-11-19T12:16:00Z">
                    <w:rPr>
                      <w:snapToGrid w:val="0"/>
                      <w:lang w:eastAsia="zh-CN"/>
                    </w:rPr>
                  </w:rPrChange>
                </w:rPr>
                <w:t>1 entry</w:t>
              </w:r>
            </w:ins>
          </w:p>
        </w:tc>
        <w:tc>
          <w:tcPr>
            <w:tcW w:w="1700" w:type="dxa"/>
          </w:tcPr>
          <w:p w:rsidR="00477FAB" w:rsidRPr="00477FAB" w:rsidRDefault="00477FAB" w:rsidP="00C805F5">
            <w:pPr>
              <w:pStyle w:val="TAL"/>
              <w:rPr>
                <w:ins w:id="2598" w:author="Huawei" w:date="2021-11-19T12:16:00Z"/>
                <w:snapToGrid w:val="0"/>
                <w:rPrChange w:id="2599" w:author="Huawei" w:date="2021-11-19T12:16:00Z">
                  <w:rPr>
                    <w:ins w:id="2600" w:author="Huawei" w:date="2021-11-19T12:16:00Z"/>
                    <w:snapToGrid w:val="0"/>
                  </w:rPr>
                </w:rPrChange>
              </w:rPr>
            </w:pPr>
          </w:p>
        </w:tc>
        <w:tc>
          <w:tcPr>
            <w:tcW w:w="1245" w:type="dxa"/>
          </w:tcPr>
          <w:p w:rsidR="00477FAB" w:rsidRPr="00477FAB" w:rsidRDefault="00477FAB" w:rsidP="00C805F5">
            <w:pPr>
              <w:pStyle w:val="TAL"/>
              <w:rPr>
                <w:ins w:id="2601" w:author="Huawei" w:date="2021-11-19T12:16:00Z"/>
                <w:snapToGrid w:val="0"/>
                <w:rPrChange w:id="2602" w:author="Huawei" w:date="2021-11-19T12:16:00Z">
                  <w:rPr>
                    <w:ins w:id="2603" w:author="Huawei" w:date="2021-11-19T12:16:00Z"/>
                    <w:snapToGrid w:val="0"/>
                  </w:rPr>
                </w:rPrChange>
              </w:rPr>
            </w:pPr>
          </w:p>
        </w:tc>
      </w:tr>
      <w:tr w:rsidR="00477FAB" w:rsidRPr="00477FAB" w:rsidTr="00C805F5">
        <w:tblPrEx>
          <w:tblCellMar>
            <w:left w:w="108" w:type="dxa"/>
            <w:right w:w="108" w:type="dxa"/>
          </w:tblCellMar>
        </w:tblPrEx>
        <w:trPr>
          <w:ins w:id="2604" w:author="Huawei" w:date="2021-11-19T12:16:00Z"/>
        </w:trPr>
        <w:tc>
          <w:tcPr>
            <w:tcW w:w="4535" w:type="dxa"/>
            <w:gridSpan w:val="2"/>
          </w:tcPr>
          <w:p w:rsidR="00477FAB" w:rsidRPr="00477FAB" w:rsidRDefault="00477FAB" w:rsidP="00C805F5">
            <w:pPr>
              <w:pStyle w:val="TAL"/>
              <w:rPr>
                <w:ins w:id="2605" w:author="Huawei" w:date="2021-11-19T12:16:00Z"/>
                <w:snapToGrid w:val="0"/>
                <w:lang w:eastAsia="zh-CN"/>
                <w:rPrChange w:id="2606" w:author="Huawei" w:date="2021-11-19T12:16:00Z">
                  <w:rPr>
                    <w:ins w:id="2607" w:author="Huawei" w:date="2021-11-19T12:16:00Z"/>
                    <w:snapToGrid w:val="0"/>
                    <w:lang w:eastAsia="zh-CN"/>
                  </w:rPr>
                </w:rPrChange>
              </w:rPr>
            </w:pPr>
            <w:ins w:id="2608" w:author="Huawei" w:date="2021-11-19T12:16:00Z">
              <w:r w:rsidRPr="00477FAB">
                <w:rPr>
                  <w:snapToGrid w:val="0"/>
                  <w:lang w:eastAsia="zh-CN"/>
                  <w:rPrChange w:id="2609" w:author="Huawei" w:date="2021-11-19T12:16:00Z">
                    <w:rPr>
                      <w:snapToGrid w:val="0"/>
                      <w:lang w:eastAsia="zh-CN"/>
                    </w:rPr>
                  </w:rPrChange>
                </w:rPr>
                <w:t xml:space="preserve">      </w:t>
              </w:r>
              <w:r w:rsidRPr="00477FAB">
                <w:rPr>
                  <w:rPrChange w:id="2610" w:author="Huawei" w:date="2021-11-19T12:16:00Z">
                    <w:rPr/>
                  </w:rPrChange>
                </w:rPr>
                <w:t>SL-FreqConfigCommon-r16[0]</w:t>
              </w:r>
            </w:ins>
          </w:p>
        </w:tc>
        <w:tc>
          <w:tcPr>
            <w:tcW w:w="2267" w:type="dxa"/>
          </w:tcPr>
          <w:p w:rsidR="00477FAB" w:rsidRPr="00477FAB" w:rsidRDefault="00477FAB" w:rsidP="00C805F5">
            <w:pPr>
              <w:pStyle w:val="TAL"/>
              <w:rPr>
                <w:ins w:id="2611" w:author="Huawei" w:date="2021-11-19T12:16:00Z"/>
                <w:snapToGrid w:val="0"/>
                <w:rPrChange w:id="2612" w:author="Huawei" w:date="2021-11-19T12:16:00Z">
                  <w:rPr>
                    <w:ins w:id="2613" w:author="Huawei" w:date="2021-11-19T12:16:00Z"/>
                    <w:snapToGrid w:val="0"/>
                  </w:rPr>
                </w:rPrChange>
              </w:rPr>
            </w:pPr>
            <w:ins w:id="2614" w:author="Huawei" w:date="2021-11-19T12:16:00Z">
              <w:r w:rsidRPr="00477FAB">
                <w:rPr>
                  <w:rPrChange w:id="2615" w:author="Huawei" w:date="2021-11-19T12:16:00Z">
                    <w:rPr/>
                  </w:rPrChange>
                </w:rPr>
                <w:t>See Table 13.1.1.3.3-11</w:t>
              </w:r>
            </w:ins>
          </w:p>
        </w:tc>
        <w:tc>
          <w:tcPr>
            <w:tcW w:w="1700" w:type="dxa"/>
          </w:tcPr>
          <w:p w:rsidR="00477FAB" w:rsidRPr="00477FAB" w:rsidRDefault="00477FAB" w:rsidP="00C805F5">
            <w:pPr>
              <w:pStyle w:val="TAL"/>
              <w:rPr>
                <w:ins w:id="2616" w:author="Huawei" w:date="2021-11-19T12:16:00Z"/>
                <w:snapToGrid w:val="0"/>
                <w:rPrChange w:id="2617" w:author="Huawei" w:date="2021-11-19T12:16:00Z">
                  <w:rPr>
                    <w:ins w:id="2618" w:author="Huawei" w:date="2021-11-19T12:16:00Z"/>
                    <w:snapToGrid w:val="0"/>
                  </w:rPr>
                </w:rPrChange>
              </w:rPr>
            </w:pPr>
          </w:p>
        </w:tc>
        <w:tc>
          <w:tcPr>
            <w:tcW w:w="1245" w:type="dxa"/>
          </w:tcPr>
          <w:p w:rsidR="00477FAB" w:rsidRPr="00477FAB" w:rsidRDefault="00477FAB" w:rsidP="00C805F5">
            <w:pPr>
              <w:pStyle w:val="TAL"/>
              <w:rPr>
                <w:ins w:id="2619" w:author="Huawei" w:date="2021-11-19T12:16:00Z"/>
                <w:snapToGrid w:val="0"/>
                <w:rPrChange w:id="2620" w:author="Huawei" w:date="2021-11-19T12:16:00Z">
                  <w:rPr>
                    <w:ins w:id="2621" w:author="Huawei" w:date="2021-11-19T12:16:00Z"/>
                    <w:snapToGrid w:val="0"/>
                  </w:rPr>
                </w:rPrChange>
              </w:rPr>
            </w:pPr>
          </w:p>
        </w:tc>
      </w:tr>
      <w:tr w:rsidR="00477FAB" w:rsidRPr="00477FAB" w:rsidTr="00C805F5">
        <w:tblPrEx>
          <w:tblCellMar>
            <w:left w:w="108" w:type="dxa"/>
            <w:right w:w="108" w:type="dxa"/>
          </w:tblCellMar>
        </w:tblPrEx>
        <w:trPr>
          <w:ins w:id="2622" w:author="Huawei" w:date="2021-11-19T12:16:00Z"/>
        </w:trPr>
        <w:tc>
          <w:tcPr>
            <w:tcW w:w="4535" w:type="dxa"/>
            <w:gridSpan w:val="2"/>
          </w:tcPr>
          <w:p w:rsidR="00477FAB" w:rsidRPr="00477FAB" w:rsidRDefault="00477FAB" w:rsidP="00C805F5">
            <w:pPr>
              <w:pStyle w:val="TAL"/>
              <w:rPr>
                <w:ins w:id="2623" w:author="Huawei" w:date="2021-11-19T12:16:00Z"/>
                <w:snapToGrid w:val="0"/>
                <w:lang w:eastAsia="zh-CN"/>
                <w:rPrChange w:id="2624" w:author="Huawei" w:date="2021-11-19T12:16:00Z">
                  <w:rPr>
                    <w:ins w:id="2625" w:author="Huawei" w:date="2021-11-19T12:16:00Z"/>
                    <w:snapToGrid w:val="0"/>
                    <w:lang w:eastAsia="zh-CN"/>
                  </w:rPr>
                </w:rPrChange>
              </w:rPr>
            </w:pPr>
            <w:ins w:id="2626" w:author="Huawei" w:date="2021-11-19T12:16:00Z">
              <w:r w:rsidRPr="00477FAB">
                <w:rPr>
                  <w:snapToGrid w:val="0"/>
                  <w:lang w:eastAsia="zh-CN"/>
                  <w:rPrChange w:id="2627" w:author="Huawei" w:date="2021-11-19T12:16:00Z">
                    <w:rPr>
                      <w:snapToGrid w:val="0"/>
                      <w:lang w:eastAsia="zh-CN"/>
                    </w:rPr>
                  </w:rPrChange>
                </w:rPr>
                <w:t xml:space="preserve">    }</w:t>
              </w:r>
            </w:ins>
          </w:p>
        </w:tc>
        <w:tc>
          <w:tcPr>
            <w:tcW w:w="2267" w:type="dxa"/>
          </w:tcPr>
          <w:p w:rsidR="00477FAB" w:rsidRPr="00477FAB" w:rsidRDefault="00477FAB" w:rsidP="00C805F5">
            <w:pPr>
              <w:pStyle w:val="TAL"/>
              <w:rPr>
                <w:ins w:id="2628" w:author="Huawei" w:date="2021-11-19T12:16:00Z"/>
                <w:snapToGrid w:val="0"/>
                <w:rPrChange w:id="2629" w:author="Huawei" w:date="2021-11-19T12:16:00Z">
                  <w:rPr>
                    <w:ins w:id="2630" w:author="Huawei" w:date="2021-11-19T12:16:00Z"/>
                    <w:snapToGrid w:val="0"/>
                  </w:rPr>
                </w:rPrChange>
              </w:rPr>
            </w:pPr>
          </w:p>
        </w:tc>
        <w:tc>
          <w:tcPr>
            <w:tcW w:w="1700" w:type="dxa"/>
          </w:tcPr>
          <w:p w:rsidR="00477FAB" w:rsidRPr="00477FAB" w:rsidRDefault="00477FAB" w:rsidP="00C805F5">
            <w:pPr>
              <w:pStyle w:val="TAL"/>
              <w:rPr>
                <w:ins w:id="2631" w:author="Huawei" w:date="2021-11-19T12:16:00Z"/>
                <w:snapToGrid w:val="0"/>
                <w:rPrChange w:id="2632" w:author="Huawei" w:date="2021-11-19T12:16:00Z">
                  <w:rPr>
                    <w:ins w:id="2633" w:author="Huawei" w:date="2021-11-19T12:16:00Z"/>
                    <w:snapToGrid w:val="0"/>
                  </w:rPr>
                </w:rPrChange>
              </w:rPr>
            </w:pPr>
          </w:p>
        </w:tc>
        <w:tc>
          <w:tcPr>
            <w:tcW w:w="1245" w:type="dxa"/>
          </w:tcPr>
          <w:p w:rsidR="00477FAB" w:rsidRPr="00477FAB" w:rsidRDefault="00477FAB" w:rsidP="00C805F5">
            <w:pPr>
              <w:pStyle w:val="TAL"/>
              <w:rPr>
                <w:ins w:id="2634" w:author="Huawei" w:date="2021-11-19T12:16:00Z"/>
                <w:snapToGrid w:val="0"/>
                <w:rPrChange w:id="2635" w:author="Huawei" w:date="2021-11-19T12:16:00Z">
                  <w:rPr>
                    <w:ins w:id="2636" w:author="Huawei" w:date="2021-11-19T12:16:00Z"/>
                    <w:snapToGrid w:val="0"/>
                  </w:rPr>
                </w:rPrChange>
              </w:rPr>
            </w:pPr>
          </w:p>
        </w:tc>
      </w:tr>
      <w:tr w:rsidR="00477FAB" w:rsidRPr="00477FAB" w:rsidTr="00C805F5">
        <w:tblPrEx>
          <w:tblCellMar>
            <w:left w:w="108" w:type="dxa"/>
            <w:right w:w="108" w:type="dxa"/>
          </w:tblCellMar>
        </w:tblPrEx>
        <w:trPr>
          <w:ins w:id="2637" w:author="Huawei" w:date="2021-11-19T12:16:00Z"/>
        </w:trPr>
        <w:tc>
          <w:tcPr>
            <w:tcW w:w="4535" w:type="dxa"/>
            <w:gridSpan w:val="2"/>
          </w:tcPr>
          <w:p w:rsidR="00477FAB" w:rsidRPr="00477FAB" w:rsidRDefault="00477FAB" w:rsidP="00C805F5">
            <w:pPr>
              <w:pStyle w:val="TAL"/>
              <w:rPr>
                <w:ins w:id="2638" w:author="Huawei" w:date="2021-11-19T12:16:00Z"/>
                <w:snapToGrid w:val="0"/>
                <w:lang w:eastAsia="zh-CN"/>
                <w:rPrChange w:id="2639" w:author="Huawei" w:date="2021-11-19T12:16:00Z">
                  <w:rPr>
                    <w:ins w:id="2640" w:author="Huawei" w:date="2021-11-19T12:16:00Z"/>
                    <w:snapToGrid w:val="0"/>
                    <w:lang w:eastAsia="zh-CN"/>
                  </w:rPr>
                </w:rPrChange>
              </w:rPr>
            </w:pPr>
            <w:ins w:id="2641" w:author="Huawei" w:date="2021-11-19T12:16:00Z">
              <w:r w:rsidRPr="00477FAB">
                <w:rPr>
                  <w:snapToGrid w:val="0"/>
                  <w:lang w:eastAsia="zh-CN"/>
                  <w:rPrChange w:id="2642" w:author="Huawei" w:date="2021-11-19T12:16:00Z">
                    <w:rPr>
                      <w:snapToGrid w:val="0"/>
                      <w:lang w:eastAsia="zh-CN"/>
                    </w:rPr>
                  </w:rPrChange>
                </w:rPr>
                <w:t xml:space="preserve">  }</w:t>
              </w:r>
            </w:ins>
          </w:p>
        </w:tc>
        <w:tc>
          <w:tcPr>
            <w:tcW w:w="2267" w:type="dxa"/>
          </w:tcPr>
          <w:p w:rsidR="00477FAB" w:rsidRPr="00477FAB" w:rsidRDefault="00477FAB" w:rsidP="00C805F5">
            <w:pPr>
              <w:pStyle w:val="TAL"/>
              <w:rPr>
                <w:ins w:id="2643" w:author="Huawei" w:date="2021-11-19T12:16:00Z"/>
                <w:snapToGrid w:val="0"/>
                <w:rPrChange w:id="2644" w:author="Huawei" w:date="2021-11-19T12:16:00Z">
                  <w:rPr>
                    <w:ins w:id="2645" w:author="Huawei" w:date="2021-11-19T12:16:00Z"/>
                    <w:snapToGrid w:val="0"/>
                  </w:rPr>
                </w:rPrChange>
              </w:rPr>
            </w:pPr>
          </w:p>
        </w:tc>
        <w:tc>
          <w:tcPr>
            <w:tcW w:w="1700" w:type="dxa"/>
          </w:tcPr>
          <w:p w:rsidR="00477FAB" w:rsidRPr="00477FAB" w:rsidRDefault="00477FAB" w:rsidP="00C805F5">
            <w:pPr>
              <w:pStyle w:val="TAL"/>
              <w:rPr>
                <w:ins w:id="2646" w:author="Huawei" w:date="2021-11-19T12:16:00Z"/>
                <w:snapToGrid w:val="0"/>
                <w:rPrChange w:id="2647" w:author="Huawei" w:date="2021-11-19T12:16:00Z">
                  <w:rPr>
                    <w:ins w:id="2648" w:author="Huawei" w:date="2021-11-19T12:16:00Z"/>
                    <w:snapToGrid w:val="0"/>
                  </w:rPr>
                </w:rPrChange>
              </w:rPr>
            </w:pPr>
          </w:p>
        </w:tc>
        <w:tc>
          <w:tcPr>
            <w:tcW w:w="1245" w:type="dxa"/>
          </w:tcPr>
          <w:p w:rsidR="00477FAB" w:rsidRPr="00477FAB" w:rsidRDefault="00477FAB" w:rsidP="00C805F5">
            <w:pPr>
              <w:pStyle w:val="TAL"/>
              <w:rPr>
                <w:ins w:id="2649" w:author="Huawei" w:date="2021-11-19T12:16:00Z"/>
                <w:snapToGrid w:val="0"/>
                <w:rPrChange w:id="2650" w:author="Huawei" w:date="2021-11-19T12:16:00Z">
                  <w:rPr>
                    <w:ins w:id="2651" w:author="Huawei" w:date="2021-11-19T12:16:00Z"/>
                    <w:snapToGrid w:val="0"/>
                  </w:rPr>
                </w:rPrChange>
              </w:rPr>
            </w:pPr>
          </w:p>
        </w:tc>
      </w:tr>
      <w:tr w:rsidR="00477FAB" w:rsidRPr="00477FAB" w:rsidTr="00C805F5">
        <w:tblPrEx>
          <w:tblCellMar>
            <w:left w:w="108" w:type="dxa"/>
            <w:right w:w="108" w:type="dxa"/>
          </w:tblCellMar>
        </w:tblPrEx>
        <w:trPr>
          <w:ins w:id="2652" w:author="Huawei" w:date="2021-11-19T12:16:00Z"/>
        </w:trPr>
        <w:tc>
          <w:tcPr>
            <w:tcW w:w="4535" w:type="dxa"/>
            <w:gridSpan w:val="2"/>
            <w:tcBorders>
              <w:bottom w:val="single" w:sz="4" w:space="0" w:color="auto"/>
            </w:tcBorders>
          </w:tcPr>
          <w:p w:rsidR="00477FAB" w:rsidRPr="00477FAB" w:rsidRDefault="00477FAB" w:rsidP="00C805F5">
            <w:pPr>
              <w:pStyle w:val="TAL"/>
              <w:rPr>
                <w:ins w:id="2653" w:author="Huawei" w:date="2021-11-19T12:16:00Z"/>
                <w:rPrChange w:id="2654" w:author="Huawei" w:date="2021-11-19T12:16:00Z">
                  <w:rPr>
                    <w:ins w:id="2655" w:author="Huawei" w:date="2021-11-19T12:16:00Z"/>
                  </w:rPr>
                </w:rPrChange>
              </w:rPr>
            </w:pPr>
            <w:ins w:id="2656" w:author="Huawei" w:date="2021-11-19T12:16:00Z">
              <w:r w:rsidRPr="00477FAB">
                <w:rPr>
                  <w:rPrChange w:id="2657" w:author="Huawei" w:date="2021-11-19T12:16:00Z">
                    <w:rPr/>
                  </w:rPrChange>
                </w:rPr>
                <w:t>}</w:t>
              </w:r>
            </w:ins>
          </w:p>
        </w:tc>
        <w:tc>
          <w:tcPr>
            <w:tcW w:w="2267" w:type="dxa"/>
          </w:tcPr>
          <w:p w:rsidR="00477FAB" w:rsidRPr="00477FAB" w:rsidRDefault="00477FAB" w:rsidP="00C805F5">
            <w:pPr>
              <w:pStyle w:val="TAL"/>
              <w:rPr>
                <w:ins w:id="2658" w:author="Huawei" w:date="2021-11-19T12:16:00Z"/>
                <w:rPrChange w:id="2659" w:author="Huawei" w:date="2021-11-19T12:16:00Z">
                  <w:rPr>
                    <w:ins w:id="2660" w:author="Huawei" w:date="2021-11-19T12:16:00Z"/>
                  </w:rPr>
                </w:rPrChange>
              </w:rPr>
            </w:pPr>
          </w:p>
        </w:tc>
        <w:tc>
          <w:tcPr>
            <w:tcW w:w="1700" w:type="dxa"/>
          </w:tcPr>
          <w:p w:rsidR="00477FAB" w:rsidRPr="00477FAB" w:rsidRDefault="00477FAB" w:rsidP="00C805F5">
            <w:pPr>
              <w:pStyle w:val="TAL"/>
              <w:rPr>
                <w:ins w:id="2661" w:author="Huawei" w:date="2021-11-19T12:16:00Z"/>
                <w:rPrChange w:id="2662" w:author="Huawei" w:date="2021-11-19T12:16:00Z">
                  <w:rPr>
                    <w:ins w:id="2663" w:author="Huawei" w:date="2021-11-19T12:16:00Z"/>
                  </w:rPr>
                </w:rPrChange>
              </w:rPr>
            </w:pPr>
          </w:p>
        </w:tc>
        <w:tc>
          <w:tcPr>
            <w:tcW w:w="1245" w:type="dxa"/>
          </w:tcPr>
          <w:p w:rsidR="00477FAB" w:rsidRPr="00477FAB" w:rsidRDefault="00477FAB" w:rsidP="00C805F5">
            <w:pPr>
              <w:pStyle w:val="TAL"/>
              <w:rPr>
                <w:ins w:id="2664" w:author="Huawei" w:date="2021-11-19T12:16:00Z"/>
                <w:rPrChange w:id="2665" w:author="Huawei" w:date="2021-11-19T12:16:00Z">
                  <w:rPr>
                    <w:ins w:id="2666" w:author="Huawei" w:date="2021-11-19T12:16:00Z"/>
                  </w:rPr>
                </w:rPrChange>
              </w:rPr>
            </w:pPr>
          </w:p>
        </w:tc>
      </w:tr>
    </w:tbl>
    <w:p w:rsidR="00477FAB" w:rsidRPr="00477FAB" w:rsidRDefault="00477FAB" w:rsidP="00477FAB">
      <w:pPr>
        <w:rPr>
          <w:ins w:id="2667" w:author="Huawei" w:date="2021-11-19T12:16:00Z"/>
          <w:rPrChange w:id="2668" w:author="Huawei" w:date="2021-11-19T12:16:00Z">
            <w:rPr>
              <w:ins w:id="2669" w:author="Huawei" w:date="2021-11-19T12:16:00Z"/>
            </w:rPr>
          </w:rPrChange>
        </w:rPr>
      </w:pPr>
    </w:p>
    <w:p w:rsidR="00477FAB" w:rsidRPr="00477FAB" w:rsidRDefault="00477FAB" w:rsidP="00477FAB">
      <w:pPr>
        <w:pStyle w:val="TH"/>
        <w:rPr>
          <w:ins w:id="2670" w:author="Huawei" w:date="2021-11-19T12:16:00Z"/>
          <w:rPrChange w:id="2671" w:author="Huawei" w:date="2021-11-19T12:16:00Z">
            <w:rPr>
              <w:ins w:id="2672" w:author="Huawei" w:date="2021-11-19T12:16:00Z"/>
            </w:rPr>
          </w:rPrChange>
        </w:rPr>
      </w:pPr>
      <w:ins w:id="2673" w:author="Huawei" w:date="2021-11-19T12:16:00Z">
        <w:r w:rsidRPr="00477FAB">
          <w:rPr>
            <w:rPrChange w:id="2674" w:author="Huawei" w:date="2021-11-19T12:16:00Z">
              <w:rPr/>
            </w:rPrChange>
          </w:rPr>
          <w:lastRenderedPageBreak/>
          <w:t xml:space="preserve">Table 13.1.1.3.3-11: </w:t>
        </w:r>
        <w:r w:rsidRPr="00477FAB">
          <w:rPr>
            <w:i/>
            <w:iCs/>
            <w:rPrChange w:id="2675" w:author="Huawei" w:date="2021-11-19T12:16:00Z">
              <w:rPr>
                <w:i/>
                <w:iCs/>
              </w:rPr>
            </w:rPrChange>
          </w:rPr>
          <w:t>SL-</w:t>
        </w:r>
        <w:proofErr w:type="spellStart"/>
        <w:r w:rsidRPr="00477FAB">
          <w:rPr>
            <w:i/>
            <w:iCs/>
            <w:rPrChange w:id="2676" w:author="Huawei" w:date="2021-11-19T12:16:00Z">
              <w:rPr>
                <w:i/>
                <w:iCs/>
              </w:rPr>
            </w:rPrChange>
          </w:rPr>
          <w:t>FreqConfigCommon</w:t>
        </w:r>
        <w:proofErr w:type="spellEnd"/>
        <w:r w:rsidRPr="00477FAB">
          <w:rPr>
            <w:i/>
            <w:iCs/>
            <w:rPrChange w:id="2677" w:author="Huawei" w:date="2021-11-19T12:16:00Z">
              <w:rPr>
                <w:i/>
                <w:iCs/>
              </w:rPr>
            </w:rPrChange>
          </w:rPr>
          <w:t xml:space="preserve"> (Table 13.1.1.3.3-10)</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7FAB" w:rsidRPr="00477FAB" w:rsidTr="00C805F5">
        <w:trPr>
          <w:gridBefore w:val="1"/>
          <w:wBefore w:w="9" w:type="dxa"/>
          <w:ins w:id="2678" w:author="Huawei" w:date="2021-11-19T12:16:00Z"/>
        </w:trPr>
        <w:tc>
          <w:tcPr>
            <w:tcW w:w="9738" w:type="dxa"/>
            <w:gridSpan w:val="4"/>
          </w:tcPr>
          <w:p w:rsidR="00477FAB" w:rsidRPr="00477FAB" w:rsidRDefault="00477FAB" w:rsidP="00C805F5">
            <w:pPr>
              <w:pStyle w:val="TAL"/>
              <w:rPr>
                <w:ins w:id="2679" w:author="Huawei" w:date="2021-11-19T12:16:00Z"/>
                <w:rPrChange w:id="2680" w:author="Huawei" w:date="2021-11-19T12:16:00Z">
                  <w:rPr>
                    <w:ins w:id="2681" w:author="Huawei" w:date="2021-11-19T12:16:00Z"/>
                  </w:rPr>
                </w:rPrChange>
              </w:rPr>
            </w:pPr>
            <w:ins w:id="2682" w:author="Huawei" w:date="2021-11-19T12:16:00Z">
              <w:r w:rsidRPr="00477FAB">
                <w:rPr>
                  <w:rPrChange w:id="2683" w:author="Huawei" w:date="2021-11-19T12:16:00Z">
                    <w:rPr/>
                  </w:rPrChange>
                </w:rPr>
                <w:t>Derivation Path: TS 38.508-1 [4] Table 4.6.6-11</w:t>
              </w:r>
            </w:ins>
          </w:p>
        </w:tc>
      </w:tr>
      <w:tr w:rsidR="00477FAB" w:rsidRPr="00477FAB" w:rsidTr="00C805F5">
        <w:tblPrEx>
          <w:tblCellMar>
            <w:left w:w="108" w:type="dxa"/>
            <w:right w:w="108" w:type="dxa"/>
          </w:tblCellMar>
        </w:tblPrEx>
        <w:trPr>
          <w:ins w:id="2684" w:author="Huawei" w:date="2021-11-19T12:16:00Z"/>
        </w:trPr>
        <w:tc>
          <w:tcPr>
            <w:tcW w:w="4535" w:type="dxa"/>
            <w:gridSpan w:val="2"/>
          </w:tcPr>
          <w:p w:rsidR="00477FAB" w:rsidRPr="00477FAB" w:rsidRDefault="00477FAB" w:rsidP="00C805F5">
            <w:pPr>
              <w:pStyle w:val="TAH"/>
              <w:rPr>
                <w:ins w:id="2685" w:author="Huawei" w:date="2021-11-19T12:16:00Z"/>
                <w:rPrChange w:id="2686" w:author="Huawei" w:date="2021-11-19T12:16:00Z">
                  <w:rPr>
                    <w:ins w:id="2687" w:author="Huawei" w:date="2021-11-19T12:16:00Z"/>
                  </w:rPr>
                </w:rPrChange>
              </w:rPr>
            </w:pPr>
            <w:ins w:id="2688" w:author="Huawei" w:date="2021-11-19T12:16:00Z">
              <w:r w:rsidRPr="00477FAB">
                <w:rPr>
                  <w:rPrChange w:id="2689" w:author="Huawei" w:date="2021-11-19T12:16:00Z">
                    <w:rPr/>
                  </w:rPrChange>
                </w:rPr>
                <w:t>Information Element</w:t>
              </w:r>
            </w:ins>
          </w:p>
        </w:tc>
        <w:tc>
          <w:tcPr>
            <w:tcW w:w="2267" w:type="dxa"/>
          </w:tcPr>
          <w:p w:rsidR="00477FAB" w:rsidRPr="00477FAB" w:rsidRDefault="00477FAB" w:rsidP="00C805F5">
            <w:pPr>
              <w:pStyle w:val="TAH"/>
              <w:rPr>
                <w:ins w:id="2690" w:author="Huawei" w:date="2021-11-19T12:16:00Z"/>
                <w:rPrChange w:id="2691" w:author="Huawei" w:date="2021-11-19T12:16:00Z">
                  <w:rPr>
                    <w:ins w:id="2692" w:author="Huawei" w:date="2021-11-19T12:16:00Z"/>
                  </w:rPr>
                </w:rPrChange>
              </w:rPr>
            </w:pPr>
            <w:ins w:id="2693" w:author="Huawei" w:date="2021-11-19T12:16:00Z">
              <w:r w:rsidRPr="00477FAB">
                <w:rPr>
                  <w:rPrChange w:id="2694" w:author="Huawei" w:date="2021-11-19T12:16:00Z">
                    <w:rPr/>
                  </w:rPrChange>
                </w:rPr>
                <w:t>Value/remark</w:t>
              </w:r>
            </w:ins>
          </w:p>
        </w:tc>
        <w:tc>
          <w:tcPr>
            <w:tcW w:w="1700" w:type="dxa"/>
          </w:tcPr>
          <w:p w:rsidR="00477FAB" w:rsidRPr="00477FAB" w:rsidRDefault="00477FAB" w:rsidP="00C805F5">
            <w:pPr>
              <w:pStyle w:val="TAH"/>
              <w:rPr>
                <w:ins w:id="2695" w:author="Huawei" w:date="2021-11-19T12:16:00Z"/>
                <w:rPrChange w:id="2696" w:author="Huawei" w:date="2021-11-19T12:16:00Z">
                  <w:rPr>
                    <w:ins w:id="2697" w:author="Huawei" w:date="2021-11-19T12:16:00Z"/>
                  </w:rPr>
                </w:rPrChange>
              </w:rPr>
            </w:pPr>
            <w:ins w:id="2698" w:author="Huawei" w:date="2021-11-19T12:16:00Z">
              <w:r w:rsidRPr="00477FAB">
                <w:rPr>
                  <w:rPrChange w:id="2699" w:author="Huawei" w:date="2021-11-19T12:16:00Z">
                    <w:rPr/>
                  </w:rPrChange>
                </w:rPr>
                <w:t>Comment</w:t>
              </w:r>
            </w:ins>
          </w:p>
        </w:tc>
        <w:tc>
          <w:tcPr>
            <w:tcW w:w="1245" w:type="dxa"/>
          </w:tcPr>
          <w:p w:rsidR="00477FAB" w:rsidRPr="00477FAB" w:rsidRDefault="00477FAB" w:rsidP="00C805F5">
            <w:pPr>
              <w:pStyle w:val="TAH"/>
              <w:rPr>
                <w:ins w:id="2700" w:author="Huawei" w:date="2021-11-19T12:16:00Z"/>
                <w:rPrChange w:id="2701" w:author="Huawei" w:date="2021-11-19T12:16:00Z">
                  <w:rPr>
                    <w:ins w:id="2702" w:author="Huawei" w:date="2021-11-19T12:16:00Z"/>
                  </w:rPr>
                </w:rPrChange>
              </w:rPr>
            </w:pPr>
            <w:ins w:id="2703" w:author="Huawei" w:date="2021-11-19T12:16:00Z">
              <w:r w:rsidRPr="00477FAB">
                <w:rPr>
                  <w:rPrChange w:id="2704" w:author="Huawei" w:date="2021-11-19T12:16:00Z">
                    <w:rPr/>
                  </w:rPrChange>
                </w:rPr>
                <w:t>Condition</w:t>
              </w:r>
            </w:ins>
          </w:p>
        </w:tc>
      </w:tr>
      <w:tr w:rsidR="00477FAB" w:rsidRPr="00477FAB" w:rsidTr="00C805F5">
        <w:tblPrEx>
          <w:tblCellMar>
            <w:left w:w="108" w:type="dxa"/>
            <w:right w:w="108" w:type="dxa"/>
          </w:tblCellMar>
        </w:tblPrEx>
        <w:trPr>
          <w:ins w:id="2705" w:author="Huawei" w:date="2021-11-19T12:16:00Z"/>
        </w:trPr>
        <w:tc>
          <w:tcPr>
            <w:tcW w:w="4535" w:type="dxa"/>
            <w:gridSpan w:val="2"/>
          </w:tcPr>
          <w:p w:rsidR="00477FAB" w:rsidRPr="00477FAB" w:rsidRDefault="00477FAB" w:rsidP="00C805F5">
            <w:pPr>
              <w:pStyle w:val="TAL"/>
              <w:rPr>
                <w:ins w:id="2706" w:author="Huawei" w:date="2021-11-19T12:16:00Z"/>
                <w:rPrChange w:id="2707" w:author="Huawei" w:date="2021-11-19T12:16:00Z">
                  <w:rPr>
                    <w:ins w:id="2708" w:author="Huawei" w:date="2021-11-19T12:16:00Z"/>
                  </w:rPr>
                </w:rPrChange>
              </w:rPr>
            </w:pPr>
            <w:ins w:id="2709" w:author="Huawei" w:date="2021-11-19T12:16:00Z">
              <w:r w:rsidRPr="00477FAB">
                <w:rPr>
                  <w:rPrChange w:id="2710" w:author="Huawei" w:date="2021-11-19T12:16:00Z">
                    <w:rPr/>
                  </w:rPrChange>
                </w:rPr>
                <w:t>SL-FreqConfigCommon-r16 ::= SEQUENCE {</w:t>
              </w:r>
            </w:ins>
          </w:p>
        </w:tc>
        <w:tc>
          <w:tcPr>
            <w:tcW w:w="2267" w:type="dxa"/>
          </w:tcPr>
          <w:p w:rsidR="00477FAB" w:rsidRPr="00477FAB" w:rsidRDefault="00477FAB" w:rsidP="00C805F5">
            <w:pPr>
              <w:pStyle w:val="TAL"/>
              <w:rPr>
                <w:ins w:id="2711" w:author="Huawei" w:date="2021-11-19T12:16:00Z"/>
                <w:rPrChange w:id="2712" w:author="Huawei" w:date="2021-11-19T12:16:00Z">
                  <w:rPr>
                    <w:ins w:id="2713" w:author="Huawei" w:date="2021-11-19T12:16:00Z"/>
                  </w:rPr>
                </w:rPrChange>
              </w:rPr>
            </w:pPr>
          </w:p>
        </w:tc>
        <w:tc>
          <w:tcPr>
            <w:tcW w:w="1700" w:type="dxa"/>
          </w:tcPr>
          <w:p w:rsidR="00477FAB" w:rsidRPr="00477FAB" w:rsidRDefault="00477FAB" w:rsidP="00C805F5">
            <w:pPr>
              <w:pStyle w:val="TAL"/>
              <w:rPr>
                <w:ins w:id="2714" w:author="Huawei" w:date="2021-11-19T12:16:00Z"/>
                <w:rPrChange w:id="2715" w:author="Huawei" w:date="2021-11-19T12:16:00Z">
                  <w:rPr>
                    <w:ins w:id="2716" w:author="Huawei" w:date="2021-11-19T12:16:00Z"/>
                  </w:rPr>
                </w:rPrChange>
              </w:rPr>
            </w:pPr>
          </w:p>
        </w:tc>
        <w:tc>
          <w:tcPr>
            <w:tcW w:w="1245" w:type="dxa"/>
          </w:tcPr>
          <w:p w:rsidR="00477FAB" w:rsidRPr="00477FAB" w:rsidRDefault="00477FAB" w:rsidP="00C805F5">
            <w:pPr>
              <w:pStyle w:val="TAL"/>
              <w:rPr>
                <w:ins w:id="2717" w:author="Huawei" w:date="2021-11-19T12:16:00Z"/>
                <w:rPrChange w:id="2718" w:author="Huawei" w:date="2021-11-19T12:16:00Z">
                  <w:rPr>
                    <w:ins w:id="2719" w:author="Huawei" w:date="2021-11-19T12:16:00Z"/>
                  </w:rPr>
                </w:rPrChange>
              </w:rPr>
            </w:pPr>
          </w:p>
        </w:tc>
      </w:tr>
      <w:tr w:rsidR="00477FAB" w:rsidRPr="00477FAB" w:rsidTr="00C805F5">
        <w:tblPrEx>
          <w:tblCellMar>
            <w:left w:w="108" w:type="dxa"/>
            <w:right w:w="108" w:type="dxa"/>
          </w:tblCellMar>
        </w:tblPrEx>
        <w:trPr>
          <w:ins w:id="2720" w:author="Huawei" w:date="2021-11-19T12:16:00Z"/>
        </w:trPr>
        <w:tc>
          <w:tcPr>
            <w:tcW w:w="4535" w:type="dxa"/>
            <w:gridSpan w:val="2"/>
          </w:tcPr>
          <w:p w:rsidR="00477FAB" w:rsidRPr="00477FAB" w:rsidRDefault="00477FAB" w:rsidP="00C805F5">
            <w:pPr>
              <w:pStyle w:val="TAL"/>
              <w:rPr>
                <w:ins w:id="2721" w:author="Huawei" w:date="2021-11-19T12:16:00Z"/>
                <w:snapToGrid w:val="0"/>
                <w:rPrChange w:id="2722" w:author="Huawei" w:date="2021-11-19T12:16:00Z">
                  <w:rPr>
                    <w:ins w:id="2723" w:author="Huawei" w:date="2021-11-19T12:16:00Z"/>
                    <w:snapToGrid w:val="0"/>
                  </w:rPr>
                </w:rPrChange>
              </w:rPr>
            </w:pPr>
            <w:ins w:id="2724" w:author="Huawei" w:date="2021-11-19T12:16:00Z">
              <w:r w:rsidRPr="00477FAB">
                <w:rPr>
                  <w:snapToGrid w:val="0"/>
                  <w:rPrChange w:id="2725" w:author="Huawei" w:date="2021-11-19T12:16:00Z">
                    <w:rPr>
                      <w:snapToGrid w:val="0"/>
                    </w:rPr>
                  </w:rPrChange>
                </w:rPr>
                <w:t xml:space="preserve">  </w:t>
              </w:r>
              <w:r w:rsidRPr="00477FAB">
                <w:rPr>
                  <w:rPrChange w:id="2726" w:author="Huawei" w:date="2021-11-19T12:16:00Z">
                    <w:rPr/>
                  </w:rPrChange>
                </w:rPr>
                <w:t>sl-SCS-SpecificCarrierList-r16 SEQUENCE (SIZE (1..maxSCSs)) OF SCS-</w:t>
              </w:r>
              <w:proofErr w:type="spellStart"/>
              <w:r w:rsidRPr="00477FAB">
                <w:rPr>
                  <w:rPrChange w:id="2727" w:author="Huawei" w:date="2021-11-19T12:16:00Z">
                    <w:rPr/>
                  </w:rPrChange>
                </w:rPr>
                <w:t>SpecificCarrier</w:t>
              </w:r>
              <w:proofErr w:type="spellEnd"/>
              <w:r w:rsidRPr="00477FAB">
                <w:rPr>
                  <w:rPrChange w:id="2728" w:author="Huawei" w:date="2021-11-19T12:16:00Z">
                    <w:rPr/>
                  </w:rPrChange>
                </w:rPr>
                <w:t xml:space="preserve"> {</w:t>
              </w:r>
            </w:ins>
          </w:p>
        </w:tc>
        <w:tc>
          <w:tcPr>
            <w:tcW w:w="2267" w:type="dxa"/>
          </w:tcPr>
          <w:p w:rsidR="00477FAB" w:rsidRPr="00477FAB" w:rsidRDefault="00477FAB" w:rsidP="00C805F5">
            <w:pPr>
              <w:pStyle w:val="TAL"/>
              <w:rPr>
                <w:ins w:id="2729" w:author="Huawei" w:date="2021-11-19T12:16:00Z"/>
                <w:snapToGrid w:val="0"/>
                <w:rPrChange w:id="2730" w:author="Huawei" w:date="2021-11-19T12:16:00Z">
                  <w:rPr>
                    <w:ins w:id="2731" w:author="Huawei" w:date="2021-11-19T12:16:00Z"/>
                    <w:snapToGrid w:val="0"/>
                  </w:rPr>
                </w:rPrChange>
              </w:rPr>
            </w:pPr>
            <w:ins w:id="2732" w:author="Huawei" w:date="2021-11-19T12:16:00Z">
              <w:r w:rsidRPr="00477FAB">
                <w:rPr>
                  <w:snapToGrid w:val="0"/>
                  <w:lang w:eastAsia="zh-CN"/>
                  <w:rPrChange w:id="2733" w:author="Huawei" w:date="2021-11-19T12:16:00Z">
                    <w:rPr>
                      <w:snapToGrid w:val="0"/>
                      <w:lang w:eastAsia="zh-CN"/>
                    </w:rPr>
                  </w:rPrChange>
                </w:rPr>
                <w:t>1 entry</w:t>
              </w:r>
            </w:ins>
          </w:p>
        </w:tc>
        <w:tc>
          <w:tcPr>
            <w:tcW w:w="1700" w:type="dxa"/>
          </w:tcPr>
          <w:p w:rsidR="00477FAB" w:rsidRPr="00477FAB" w:rsidRDefault="00477FAB" w:rsidP="00C805F5">
            <w:pPr>
              <w:pStyle w:val="TAL"/>
              <w:rPr>
                <w:ins w:id="2734" w:author="Huawei" w:date="2021-11-19T12:16:00Z"/>
                <w:snapToGrid w:val="0"/>
                <w:rPrChange w:id="2735" w:author="Huawei" w:date="2021-11-19T12:16:00Z">
                  <w:rPr>
                    <w:ins w:id="2736" w:author="Huawei" w:date="2021-11-19T12:16:00Z"/>
                    <w:snapToGrid w:val="0"/>
                  </w:rPr>
                </w:rPrChange>
              </w:rPr>
            </w:pPr>
          </w:p>
        </w:tc>
        <w:tc>
          <w:tcPr>
            <w:tcW w:w="1245" w:type="dxa"/>
          </w:tcPr>
          <w:p w:rsidR="00477FAB" w:rsidRPr="00477FAB" w:rsidRDefault="00477FAB" w:rsidP="00C805F5">
            <w:pPr>
              <w:pStyle w:val="TAL"/>
              <w:rPr>
                <w:ins w:id="2737" w:author="Huawei" w:date="2021-11-19T12:16:00Z"/>
                <w:snapToGrid w:val="0"/>
                <w:rPrChange w:id="2738" w:author="Huawei" w:date="2021-11-19T12:16:00Z">
                  <w:rPr>
                    <w:ins w:id="2739" w:author="Huawei" w:date="2021-11-19T12:16:00Z"/>
                    <w:snapToGrid w:val="0"/>
                  </w:rPr>
                </w:rPrChange>
              </w:rPr>
            </w:pPr>
          </w:p>
        </w:tc>
      </w:tr>
      <w:tr w:rsidR="00477FAB" w:rsidRPr="00477FAB" w:rsidTr="00C805F5">
        <w:tblPrEx>
          <w:tblCellMar>
            <w:left w:w="108" w:type="dxa"/>
            <w:right w:w="108" w:type="dxa"/>
          </w:tblCellMar>
        </w:tblPrEx>
        <w:trPr>
          <w:ins w:id="2740" w:author="Huawei" w:date="2021-11-19T12:16:00Z"/>
        </w:trPr>
        <w:tc>
          <w:tcPr>
            <w:tcW w:w="4535" w:type="dxa"/>
            <w:gridSpan w:val="2"/>
          </w:tcPr>
          <w:p w:rsidR="00477FAB" w:rsidRPr="00477FAB" w:rsidRDefault="00477FAB" w:rsidP="00C805F5">
            <w:pPr>
              <w:pStyle w:val="TAL"/>
              <w:rPr>
                <w:ins w:id="2741" w:author="Huawei" w:date="2021-11-19T12:16:00Z"/>
                <w:snapToGrid w:val="0"/>
                <w:rPrChange w:id="2742" w:author="Huawei" w:date="2021-11-19T12:16:00Z">
                  <w:rPr>
                    <w:ins w:id="2743" w:author="Huawei" w:date="2021-11-19T12:16:00Z"/>
                    <w:snapToGrid w:val="0"/>
                  </w:rPr>
                </w:rPrChange>
              </w:rPr>
            </w:pPr>
            <w:ins w:id="2744" w:author="Huawei" w:date="2021-11-19T12:16:00Z">
              <w:r w:rsidRPr="00477FAB">
                <w:rPr>
                  <w:snapToGrid w:val="0"/>
                  <w:lang w:eastAsia="zh-CN"/>
                  <w:rPrChange w:id="2745" w:author="Huawei" w:date="2021-11-19T12:16:00Z">
                    <w:rPr>
                      <w:snapToGrid w:val="0"/>
                      <w:lang w:eastAsia="zh-CN"/>
                    </w:rPr>
                  </w:rPrChange>
                </w:rPr>
                <w:t xml:space="preserve">    </w:t>
              </w:r>
              <w:r w:rsidRPr="00477FAB">
                <w:rPr>
                  <w:rPrChange w:id="2746" w:author="Huawei" w:date="2021-11-19T12:16:00Z">
                    <w:rPr/>
                  </w:rPrChange>
                </w:rPr>
                <w:t>SCS-</w:t>
              </w:r>
              <w:proofErr w:type="spellStart"/>
              <w:r w:rsidRPr="00477FAB">
                <w:rPr>
                  <w:rPrChange w:id="2747" w:author="Huawei" w:date="2021-11-19T12:16:00Z">
                    <w:rPr/>
                  </w:rPrChange>
                </w:rPr>
                <w:t>SpecificCarrier</w:t>
              </w:r>
              <w:proofErr w:type="spellEnd"/>
              <w:r w:rsidRPr="00477FAB">
                <w:rPr>
                  <w:rPrChange w:id="2748" w:author="Huawei" w:date="2021-11-19T12:16:00Z">
                    <w:rPr/>
                  </w:rPrChange>
                </w:rPr>
                <w:t>[1]</w:t>
              </w:r>
            </w:ins>
          </w:p>
        </w:tc>
        <w:tc>
          <w:tcPr>
            <w:tcW w:w="2267" w:type="dxa"/>
          </w:tcPr>
          <w:p w:rsidR="00477FAB" w:rsidRPr="00477FAB" w:rsidRDefault="00477FAB" w:rsidP="00C805F5">
            <w:pPr>
              <w:pStyle w:val="TAL"/>
              <w:rPr>
                <w:ins w:id="2749" w:author="Huawei" w:date="2021-11-19T12:16:00Z"/>
                <w:snapToGrid w:val="0"/>
                <w:lang w:eastAsia="zh-CN"/>
                <w:rPrChange w:id="2750" w:author="Huawei" w:date="2021-11-19T12:16:00Z">
                  <w:rPr>
                    <w:ins w:id="2751" w:author="Huawei" w:date="2021-11-19T12:16:00Z"/>
                    <w:snapToGrid w:val="0"/>
                    <w:lang w:eastAsia="zh-CN"/>
                  </w:rPr>
                </w:rPrChange>
              </w:rPr>
            </w:pPr>
            <w:ins w:id="2752" w:author="Huawei" w:date="2021-11-19T12:16:00Z">
              <w:r w:rsidRPr="00477FAB">
                <w:rPr>
                  <w:rPrChange w:id="2753" w:author="Huawei" w:date="2021-11-19T12:16:00Z">
                    <w:rPr/>
                  </w:rPrChange>
                </w:rPr>
                <w:t>See Table 13.1.1.3.3-12</w:t>
              </w:r>
            </w:ins>
          </w:p>
        </w:tc>
        <w:tc>
          <w:tcPr>
            <w:tcW w:w="1700" w:type="dxa"/>
          </w:tcPr>
          <w:p w:rsidR="00477FAB" w:rsidRPr="00477FAB" w:rsidRDefault="00477FAB" w:rsidP="00C805F5">
            <w:pPr>
              <w:pStyle w:val="TAL"/>
              <w:rPr>
                <w:ins w:id="2754" w:author="Huawei" w:date="2021-11-19T12:16:00Z"/>
                <w:snapToGrid w:val="0"/>
                <w:rPrChange w:id="2755" w:author="Huawei" w:date="2021-11-19T12:16:00Z">
                  <w:rPr>
                    <w:ins w:id="2756" w:author="Huawei" w:date="2021-11-19T12:16:00Z"/>
                    <w:snapToGrid w:val="0"/>
                  </w:rPr>
                </w:rPrChange>
              </w:rPr>
            </w:pPr>
            <w:ins w:id="2757" w:author="Huawei" w:date="2021-11-19T12:16:00Z">
              <w:r w:rsidRPr="00477FAB">
                <w:rPr>
                  <w:snapToGrid w:val="0"/>
                  <w:lang w:eastAsia="zh-CN"/>
                  <w:rPrChange w:id="2758" w:author="Huawei" w:date="2021-11-19T12:16:00Z">
                    <w:rPr>
                      <w:snapToGrid w:val="0"/>
                      <w:lang w:eastAsia="zh-CN"/>
                    </w:rPr>
                  </w:rPrChange>
                </w:rPr>
                <w:t>entry 1</w:t>
              </w:r>
            </w:ins>
          </w:p>
        </w:tc>
        <w:tc>
          <w:tcPr>
            <w:tcW w:w="1245" w:type="dxa"/>
          </w:tcPr>
          <w:p w:rsidR="00477FAB" w:rsidRPr="00477FAB" w:rsidRDefault="00477FAB" w:rsidP="00C805F5">
            <w:pPr>
              <w:pStyle w:val="TAL"/>
              <w:rPr>
                <w:ins w:id="2759" w:author="Huawei" w:date="2021-11-19T12:16:00Z"/>
                <w:snapToGrid w:val="0"/>
                <w:rPrChange w:id="2760" w:author="Huawei" w:date="2021-11-19T12:16:00Z">
                  <w:rPr>
                    <w:ins w:id="2761" w:author="Huawei" w:date="2021-11-19T12:16:00Z"/>
                    <w:snapToGrid w:val="0"/>
                  </w:rPr>
                </w:rPrChange>
              </w:rPr>
            </w:pPr>
          </w:p>
        </w:tc>
      </w:tr>
      <w:tr w:rsidR="00477FAB" w:rsidRPr="00477FAB" w:rsidTr="00C805F5">
        <w:tblPrEx>
          <w:tblCellMar>
            <w:left w:w="108" w:type="dxa"/>
            <w:right w:w="108" w:type="dxa"/>
          </w:tblCellMar>
        </w:tblPrEx>
        <w:trPr>
          <w:ins w:id="2762" w:author="Huawei" w:date="2021-11-19T12:16:00Z"/>
        </w:trPr>
        <w:tc>
          <w:tcPr>
            <w:tcW w:w="4535" w:type="dxa"/>
            <w:gridSpan w:val="2"/>
            <w:tcBorders>
              <w:bottom w:val="single" w:sz="4" w:space="0" w:color="auto"/>
            </w:tcBorders>
          </w:tcPr>
          <w:p w:rsidR="00477FAB" w:rsidRPr="00477FAB" w:rsidRDefault="00477FAB" w:rsidP="00C805F5">
            <w:pPr>
              <w:pStyle w:val="TAL"/>
              <w:rPr>
                <w:ins w:id="2763" w:author="Huawei" w:date="2021-11-19T12:16:00Z"/>
                <w:snapToGrid w:val="0"/>
                <w:rPrChange w:id="2764" w:author="Huawei" w:date="2021-11-19T12:16:00Z">
                  <w:rPr>
                    <w:ins w:id="2765" w:author="Huawei" w:date="2021-11-19T12:16:00Z"/>
                    <w:snapToGrid w:val="0"/>
                  </w:rPr>
                </w:rPrChange>
              </w:rPr>
            </w:pPr>
            <w:ins w:id="2766" w:author="Huawei" w:date="2021-11-19T12:16:00Z">
              <w:r w:rsidRPr="00477FAB">
                <w:rPr>
                  <w:snapToGrid w:val="0"/>
                  <w:lang w:eastAsia="zh-CN"/>
                  <w:rPrChange w:id="2767" w:author="Huawei" w:date="2021-11-19T12:16:00Z">
                    <w:rPr>
                      <w:snapToGrid w:val="0"/>
                      <w:lang w:eastAsia="zh-CN"/>
                    </w:rPr>
                  </w:rPrChange>
                </w:rPr>
                <w:t xml:space="preserve">  }</w:t>
              </w:r>
            </w:ins>
          </w:p>
        </w:tc>
        <w:tc>
          <w:tcPr>
            <w:tcW w:w="2267" w:type="dxa"/>
          </w:tcPr>
          <w:p w:rsidR="00477FAB" w:rsidRPr="00477FAB" w:rsidRDefault="00477FAB" w:rsidP="00C805F5">
            <w:pPr>
              <w:pStyle w:val="TAL"/>
              <w:rPr>
                <w:ins w:id="2768" w:author="Huawei" w:date="2021-11-19T12:16:00Z"/>
                <w:snapToGrid w:val="0"/>
                <w:lang w:eastAsia="zh-CN"/>
                <w:rPrChange w:id="2769" w:author="Huawei" w:date="2021-11-19T12:16:00Z">
                  <w:rPr>
                    <w:ins w:id="2770" w:author="Huawei" w:date="2021-11-19T12:16:00Z"/>
                    <w:snapToGrid w:val="0"/>
                    <w:lang w:eastAsia="zh-CN"/>
                  </w:rPr>
                </w:rPrChange>
              </w:rPr>
            </w:pPr>
          </w:p>
        </w:tc>
        <w:tc>
          <w:tcPr>
            <w:tcW w:w="1700" w:type="dxa"/>
          </w:tcPr>
          <w:p w:rsidR="00477FAB" w:rsidRPr="00477FAB" w:rsidRDefault="00477FAB" w:rsidP="00C805F5">
            <w:pPr>
              <w:pStyle w:val="TAL"/>
              <w:rPr>
                <w:ins w:id="2771" w:author="Huawei" w:date="2021-11-19T12:16:00Z"/>
                <w:snapToGrid w:val="0"/>
                <w:rPrChange w:id="2772" w:author="Huawei" w:date="2021-11-19T12:16:00Z">
                  <w:rPr>
                    <w:ins w:id="2773" w:author="Huawei" w:date="2021-11-19T12:16:00Z"/>
                    <w:snapToGrid w:val="0"/>
                  </w:rPr>
                </w:rPrChange>
              </w:rPr>
            </w:pPr>
          </w:p>
        </w:tc>
        <w:tc>
          <w:tcPr>
            <w:tcW w:w="1245" w:type="dxa"/>
          </w:tcPr>
          <w:p w:rsidR="00477FAB" w:rsidRPr="00477FAB" w:rsidRDefault="00477FAB" w:rsidP="00C805F5">
            <w:pPr>
              <w:pStyle w:val="TAL"/>
              <w:rPr>
                <w:ins w:id="2774" w:author="Huawei" w:date="2021-11-19T12:16:00Z"/>
                <w:snapToGrid w:val="0"/>
                <w:rPrChange w:id="2775" w:author="Huawei" w:date="2021-11-19T12:16:00Z">
                  <w:rPr>
                    <w:ins w:id="2776" w:author="Huawei" w:date="2021-11-19T12:16:00Z"/>
                    <w:snapToGrid w:val="0"/>
                  </w:rPr>
                </w:rPrChange>
              </w:rPr>
            </w:pPr>
          </w:p>
        </w:tc>
      </w:tr>
      <w:tr w:rsidR="00477FAB" w:rsidRPr="00477FAB" w:rsidTr="00C805F5">
        <w:tblPrEx>
          <w:tblCellMar>
            <w:left w:w="108" w:type="dxa"/>
            <w:right w:w="108" w:type="dxa"/>
          </w:tblCellMar>
        </w:tblPrEx>
        <w:trPr>
          <w:ins w:id="2777" w:author="Huawei" w:date="2021-11-19T12:16:00Z"/>
        </w:trPr>
        <w:tc>
          <w:tcPr>
            <w:tcW w:w="4535" w:type="dxa"/>
            <w:gridSpan w:val="2"/>
            <w:tcBorders>
              <w:bottom w:val="nil"/>
            </w:tcBorders>
          </w:tcPr>
          <w:p w:rsidR="00477FAB" w:rsidRPr="00477FAB" w:rsidRDefault="00477FAB" w:rsidP="00C805F5">
            <w:pPr>
              <w:pStyle w:val="TAL"/>
              <w:rPr>
                <w:ins w:id="2778" w:author="Huawei" w:date="2021-11-19T12:16:00Z"/>
                <w:snapToGrid w:val="0"/>
                <w:lang w:eastAsia="zh-CN"/>
                <w:rPrChange w:id="2779" w:author="Huawei" w:date="2021-11-19T12:16:00Z">
                  <w:rPr>
                    <w:ins w:id="2780" w:author="Huawei" w:date="2021-11-19T12:16:00Z"/>
                    <w:snapToGrid w:val="0"/>
                    <w:highlight w:val="yellow"/>
                    <w:lang w:eastAsia="zh-CN"/>
                  </w:rPr>
                </w:rPrChange>
              </w:rPr>
            </w:pPr>
            <w:ins w:id="2781" w:author="Huawei" w:date="2021-11-19T12:16:00Z">
              <w:r w:rsidRPr="00477FAB">
                <w:rPr>
                  <w:snapToGrid w:val="0"/>
                  <w:lang w:eastAsia="zh-CN"/>
                  <w:rPrChange w:id="2782" w:author="Huawei" w:date="2021-11-19T12:16:00Z">
                    <w:rPr>
                      <w:snapToGrid w:val="0"/>
                      <w:highlight w:val="yellow"/>
                      <w:lang w:eastAsia="zh-CN"/>
                    </w:rPr>
                  </w:rPrChange>
                </w:rPr>
                <w:t xml:space="preserve">  sl-AbsoluteFrequencyPointA-r16</w:t>
              </w:r>
            </w:ins>
          </w:p>
        </w:tc>
        <w:tc>
          <w:tcPr>
            <w:tcW w:w="2267" w:type="dxa"/>
          </w:tcPr>
          <w:p w:rsidR="00477FAB" w:rsidRPr="00477FAB" w:rsidRDefault="00477FAB" w:rsidP="00C805F5">
            <w:pPr>
              <w:pStyle w:val="TAL"/>
              <w:rPr>
                <w:ins w:id="2783" w:author="Huawei" w:date="2021-11-19T12:16:00Z"/>
                <w:snapToGrid w:val="0"/>
                <w:lang w:eastAsia="zh-CN"/>
                <w:rPrChange w:id="2784" w:author="Huawei" w:date="2021-11-19T12:16:00Z">
                  <w:rPr>
                    <w:ins w:id="2785" w:author="Huawei" w:date="2021-11-19T12:16:00Z"/>
                    <w:snapToGrid w:val="0"/>
                    <w:highlight w:val="yellow"/>
                    <w:lang w:eastAsia="zh-CN"/>
                  </w:rPr>
                </w:rPrChange>
              </w:rPr>
            </w:pPr>
            <w:proofErr w:type="spellStart"/>
            <w:ins w:id="2786" w:author="Huawei" w:date="2021-11-19T12:16:00Z">
              <w:r w:rsidRPr="00477FAB">
                <w:rPr>
                  <w:snapToGrid w:val="0"/>
                  <w:lang w:eastAsia="zh-CN"/>
                  <w:rPrChange w:id="2787" w:author="Huawei" w:date="2021-11-19T12:16:00Z">
                    <w:rPr>
                      <w:snapToGrid w:val="0"/>
                      <w:highlight w:val="yellow"/>
                      <w:lang w:eastAsia="zh-CN"/>
                    </w:rPr>
                  </w:rPrChange>
                </w:rPr>
                <w:t>sl-AbsoluteFrequencyPointA</w:t>
              </w:r>
              <w:proofErr w:type="spellEnd"/>
              <w:r w:rsidRPr="00477FAB">
                <w:rPr>
                  <w:snapToGrid w:val="0"/>
                  <w:lang w:eastAsia="zh-CN"/>
                  <w:rPrChange w:id="2788" w:author="Huawei" w:date="2021-11-19T12:16:00Z">
                    <w:rPr>
                      <w:snapToGrid w:val="0"/>
                      <w:highlight w:val="yellow"/>
                      <w:lang w:eastAsia="zh-CN"/>
                    </w:rPr>
                  </w:rPrChange>
                </w:rPr>
                <w:t xml:space="preserve"> </w:t>
              </w:r>
              <w:r w:rsidRPr="00477FAB">
                <w:rPr>
                  <w:rPrChange w:id="2789" w:author="Huawei" w:date="2021-11-19T12:16:00Z">
                    <w:rPr>
                      <w:highlight w:val="yellow"/>
                    </w:rPr>
                  </w:rPrChange>
                </w:rPr>
                <w:t xml:space="preserve">as defined for the SL </w:t>
              </w:r>
              <w:r w:rsidRPr="00477FAB">
                <w:rPr>
                  <w:szCs w:val="18"/>
                  <w:lang w:eastAsia="zh-CN"/>
                  <w:rPrChange w:id="2790" w:author="Huawei" w:date="2021-11-19T12:16:00Z">
                    <w:rPr>
                      <w:szCs w:val="18"/>
                      <w:highlight w:val="yellow"/>
                      <w:lang w:eastAsia="zh-CN"/>
                    </w:rPr>
                  </w:rPrChange>
                </w:rPr>
                <w:t>NRf2</w:t>
              </w:r>
              <w:r w:rsidRPr="00477FAB">
                <w:rPr>
                  <w:rPrChange w:id="2791" w:author="Huawei" w:date="2021-11-19T12:16:00Z">
                    <w:rPr>
                      <w:highlight w:val="yellow"/>
                    </w:rPr>
                  </w:rPrChange>
                </w:rPr>
                <w:t xml:space="preserve"> frequency</w:t>
              </w:r>
            </w:ins>
          </w:p>
        </w:tc>
        <w:tc>
          <w:tcPr>
            <w:tcW w:w="1700" w:type="dxa"/>
          </w:tcPr>
          <w:p w:rsidR="00477FAB" w:rsidRPr="00477FAB" w:rsidRDefault="00477FAB" w:rsidP="00C805F5">
            <w:pPr>
              <w:pStyle w:val="TAL"/>
              <w:rPr>
                <w:ins w:id="2792" w:author="Huawei" w:date="2021-11-19T12:16:00Z"/>
                <w:snapToGrid w:val="0"/>
                <w:rPrChange w:id="2793" w:author="Huawei" w:date="2021-11-19T12:16:00Z">
                  <w:rPr>
                    <w:ins w:id="2794" w:author="Huawei" w:date="2021-11-19T12:16:00Z"/>
                    <w:snapToGrid w:val="0"/>
                    <w:highlight w:val="yellow"/>
                  </w:rPr>
                </w:rPrChange>
              </w:rPr>
            </w:pPr>
            <w:ins w:id="2795" w:author="Huawei" w:date="2021-11-19T12:16:00Z">
              <w:r w:rsidRPr="00477FAB">
                <w:rPr>
                  <w:rPrChange w:id="2796" w:author="Huawei" w:date="2021-11-19T12:16:00Z">
                    <w:rPr>
                      <w:highlight w:val="yellow"/>
                    </w:rPr>
                  </w:rPrChange>
                </w:rPr>
                <w:t>See TS 38.508-1 [4] Table 6.2.3.7-1.</w:t>
              </w:r>
            </w:ins>
          </w:p>
        </w:tc>
        <w:tc>
          <w:tcPr>
            <w:tcW w:w="1245" w:type="dxa"/>
          </w:tcPr>
          <w:p w:rsidR="00477FAB" w:rsidRPr="00477FAB" w:rsidRDefault="00477FAB" w:rsidP="00C805F5">
            <w:pPr>
              <w:pStyle w:val="TAL"/>
              <w:rPr>
                <w:ins w:id="2797" w:author="Huawei" w:date="2021-11-19T12:16:00Z"/>
                <w:snapToGrid w:val="0"/>
                <w:rPrChange w:id="2798" w:author="Huawei" w:date="2021-11-19T12:16:00Z">
                  <w:rPr>
                    <w:ins w:id="2799" w:author="Huawei" w:date="2021-11-19T12:16:00Z"/>
                    <w:snapToGrid w:val="0"/>
                    <w:highlight w:val="yellow"/>
                  </w:rPr>
                </w:rPrChange>
              </w:rPr>
            </w:pPr>
            <w:ins w:id="2800" w:author="Huawei" w:date="2021-11-19T12:16:00Z">
              <w:r w:rsidRPr="00477FAB">
                <w:rPr>
                  <w:rPrChange w:id="2801" w:author="Huawei" w:date="2021-11-19T12:16:00Z">
                    <w:rPr>
                      <w:highlight w:val="yellow"/>
                    </w:rPr>
                  </w:rPrChange>
                </w:rPr>
                <w:t>Step 7</w:t>
              </w:r>
            </w:ins>
          </w:p>
        </w:tc>
      </w:tr>
      <w:tr w:rsidR="00477FAB" w:rsidRPr="00477FAB" w:rsidTr="00C805F5">
        <w:tblPrEx>
          <w:tblCellMar>
            <w:left w:w="108" w:type="dxa"/>
            <w:right w:w="108" w:type="dxa"/>
          </w:tblCellMar>
        </w:tblPrEx>
        <w:trPr>
          <w:ins w:id="2802" w:author="Huawei" w:date="2021-11-19T12:16:00Z"/>
        </w:trPr>
        <w:tc>
          <w:tcPr>
            <w:tcW w:w="4535" w:type="dxa"/>
            <w:gridSpan w:val="2"/>
            <w:tcBorders>
              <w:top w:val="nil"/>
              <w:bottom w:val="single" w:sz="4" w:space="0" w:color="auto"/>
            </w:tcBorders>
          </w:tcPr>
          <w:p w:rsidR="00477FAB" w:rsidRPr="00477FAB" w:rsidRDefault="00477FAB" w:rsidP="00C805F5">
            <w:pPr>
              <w:pStyle w:val="TAL"/>
              <w:rPr>
                <w:ins w:id="2803" w:author="Huawei" w:date="2021-11-19T12:16:00Z"/>
                <w:snapToGrid w:val="0"/>
                <w:lang w:eastAsia="zh-CN"/>
                <w:rPrChange w:id="2804" w:author="Huawei" w:date="2021-11-19T12:16:00Z">
                  <w:rPr>
                    <w:ins w:id="2805" w:author="Huawei" w:date="2021-11-19T12:16:00Z"/>
                    <w:snapToGrid w:val="0"/>
                    <w:highlight w:val="yellow"/>
                    <w:lang w:eastAsia="zh-CN"/>
                  </w:rPr>
                </w:rPrChange>
              </w:rPr>
            </w:pPr>
          </w:p>
        </w:tc>
        <w:tc>
          <w:tcPr>
            <w:tcW w:w="2267" w:type="dxa"/>
          </w:tcPr>
          <w:p w:rsidR="00477FAB" w:rsidRPr="00477FAB" w:rsidRDefault="00477FAB" w:rsidP="00C805F5">
            <w:pPr>
              <w:pStyle w:val="TAL"/>
              <w:rPr>
                <w:ins w:id="2806" w:author="Huawei" w:date="2021-11-19T12:16:00Z"/>
                <w:snapToGrid w:val="0"/>
                <w:lang w:eastAsia="zh-CN"/>
                <w:rPrChange w:id="2807" w:author="Huawei" w:date="2021-11-19T12:16:00Z">
                  <w:rPr>
                    <w:ins w:id="2808" w:author="Huawei" w:date="2021-11-19T12:16:00Z"/>
                    <w:snapToGrid w:val="0"/>
                    <w:highlight w:val="yellow"/>
                    <w:lang w:eastAsia="zh-CN"/>
                  </w:rPr>
                </w:rPrChange>
              </w:rPr>
            </w:pPr>
            <w:proofErr w:type="spellStart"/>
            <w:ins w:id="2809" w:author="Huawei" w:date="2021-11-19T12:16:00Z">
              <w:r w:rsidRPr="00477FAB">
                <w:rPr>
                  <w:snapToGrid w:val="0"/>
                  <w:lang w:eastAsia="zh-CN"/>
                  <w:rPrChange w:id="2810" w:author="Huawei" w:date="2021-11-19T12:16:00Z">
                    <w:rPr>
                      <w:snapToGrid w:val="0"/>
                      <w:highlight w:val="yellow"/>
                      <w:lang w:eastAsia="zh-CN"/>
                    </w:rPr>
                  </w:rPrChange>
                </w:rPr>
                <w:t>sl-AbsoluteFrequencyPointA</w:t>
              </w:r>
              <w:proofErr w:type="spellEnd"/>
              <w:r w:rsidRPr="00477FAB">
                <w:rPr>
                  <w:snapToGrid w:val="0"/>
                  <w:lang w:eastAsia="zh-CN"/>
                  <w:rPrChange w:id="2811" w:author="Huawei" w:date="2021-11-19T12:16:00Z">
                    <w:rPr>
                      <w:snapToGrid w:val="0"/>
                      <w:highlight w:val="yellow"/>
                      <w:lang w:eastAsia="zh-CN"/>
                    </w:rPr>
                  </w:rPrChange>
                </w:rPr>
                <w:t xml:space="preserve"> </w:t>
              </w:r>
              <w:r w:rsidRPr="00477FAB">
                <w:rPr>
                  <w:rPrChange w:id="2812" w:author="Huawei" w:date="2021-11-19T12:16:00Z">
                    <w:rPr>
                      <w:highlight w:val="yellow"/>
                    </w:rPr>
                  </w:rPrChange>
                </w:rPr>
                <w:t xml:space="preserve">as defined for the SL </w:t>
              </w:r>
              <w:r w:rsidRPr="00477FAB">
                <w:rPr>
                  <w:szCs w:val="18"/>
                  <w:lang w:eastAsia="zh-CN"/>
                  <w:rPrChange w:id="2813" w:author="Huawei" w:date="2021-11-19T12:16:00Z">
                    <w:rPr>
                      <w:szCs w:val="18"/>
                      <w:highlight w:val="yellow"/>
                      <w:lang w:eastAsia="zh-CN"/>
                    </w:rPr>
                  </w:rPrChange>
                </w:rPr>
                <w:t>NRf3</w:t>
              </w:r>
              <w:r w:rsidRPr="00477FAB">
                <w:rPr>
                  <w:rPrChange w:id="2814" w:author="Huawei" w:date="2021-11-19T12:16:00Z">
                    <w:rPr>
                      <w:highlight w:val="yellow"/>
                    </w:rPr>
                  </w:rPrChange>
                </w:rPr>
                <w:t xml:space="preserve"> frequency</w:t>
              </w:r>
            </w:ins>
          </w:p>
        </w:tc>
        <w:tc>
          <w:tcPr>
            <w:tcW w:w="1700" w:type="dxa"/>
          </w:tcPr>
          <w:p w:rsidR="00477FAB" w:rsidRPr="00477FAB" w:rsidRDefault="00477FAB" w:rsidP="00C805F5">
            <w:pPr>
              <w:pStyle w:val="TAL"/>
              <w:rPr>
                <w:ins w:id="2815" w:author="Huawei" w:date="2021-11-19T12:16:00Z"/>
                <w:snapToGrid w:val="0"/>
                <w:rPrChange w:id="2816" w:author="Huawei" w:date="2021-11-19T12:16:00Z">
                  <w:rPr>
                    <w:ins w:id="2817" w:author="Huawei" w:date="2021-11-19T12:16:00Z"/>
                    <w:snapToGrid w:val="0"/>
                    <w:highlight w:val="yellow"/>
                  </w:rPr>
                </w:rPrChange>
              </w:rPr>
            </w:pPr>
            <w:ins w:id="2818" w:author="Huawei" w:date="2021-11-19T12:16:00Z">
              <w:r w:rsidRPr="00477FAB">
                <w:rPr>
                  <w:rPrChange w:id="2819" w:author="Huawei" w:date="2021-11-19T12:16:00Z">
                    <w:rPr>
                      <w:highlight w:val="yellow"/>
                    </w:rPr>
                  </w:rPrChange>
                </w:rPr>
                <w:t>See TS 38.508-1 [4] Table 6.2.3.7-1.</w:t>
              </w:r>
            </w:ins>
          </w:p>
        </w:tc>
        <w:tc>
          <w:tcPr>
            <w:tcW w:w="1245" w:type="dxa"/>
          </w:tcPr>
          <w:p w:rsidR="00477FAB" w:rsidRPr="00477FAB" w:rsidRDefault="00477FAB" w:rsidP="00C805F5">
            <w:pPr>
              <w:pStyle w:val="TAL"/>
              <w:rPr>
                <w:ins w:id="2820" w:author="Huawei" w:date="2021-11-19T12:16:00Z"/>
                <w:snapToGrid w:val="0"/>
                <w:rPrChange w:id="2821" w:author="Huawei" w:date="2021-11-19T12:16:00Z">
                  <w:rPr>
                    <w:ins w:id="2822" w:author="Huawei" w:date="2021-11-19T12:16:00Z"/>
                    <w:snapToGrid w:val="0"/>
                    <w:highlight w:val="yellow"/>
                  </w:rPr>
                </w:rPrChange>
              </w:rPr>
            </w:pPr>
            <w:ins w:id="2823" w:author="Huawei" w:date="2021-11-19T12:16:00Z">
              <w:r w:rsidRPr="00477FAB">
                <w:rPr>
                  <w:rPrChange w:id="2824" w:author="Huawei" w:date="2021-11-19T12:16:00Z">
                    <w:rPr>
                      <w:highlight w:val="yellow"/>
                    </w:rPr>
                  </w:rPrChange>
                </w:rPr>
                <w:t>Step 15</w:t>
              </w:r>
            </w:ins>
          </w:p>
        </w:tc>
      </w:tr>
      <w:tr w:rsidR="00477FAB" w:rsidRPr="00477FAB" w:rsidTr="00C805F5">
        <w:tblPrEx>
          <w:tblCellMar>
            <w:left w:w="108" w:type="dxa"/>
            <w:right w:w="108" w:type="dxa"/>
          </w:tblCellMar>
        </w:tblPrEx>
        <w:trPr>
          <w:ins w:id="2825" w:author="Huawei" w:date="2021-11-19T12:16:00Z"/>
        </w:trPr>
        <w:tc>
          <w:tcPr>
            <w:tcW w:w="4535" w:type="dxa"/>
            <w:gridSpan w:val="2"/>
            <w:tcBorders>
              <w:bottom w:val="nil"/>
            </w:tcBorders>
          </w:tcPr>
          <w:p w:rsidR="00477FAB" w:rsidRPr="00477FAB" w:rsidRDefault="00477FAB" w:rsidP="00C805F5">
            <w:pPr>
              <w:pStyle w:val="TAL"/>
              <w:rPr>
                <w:ins w:id="2826" w:author="Huawei" w:date="2021-11-19T12:16:00Z"/>
                <w:snapToGrid w:val="0"/>
                <w:lang w:eastAsia="zh-CN"/>
                <w:rPrChange w:id="2827" w:author="Huawei" w:date="2021-11-19T12:16:00Z">
                  <w:rPr>
                    <w:ins w:id="2828" w:author="Huawei" w:date="2021-11-19T12:16:00Z"/>
                    <w:snapToGrid w:val="0"/>
                    <w:highlight w:val="yellow"/>
                    <w:lang w:eastAsia="zh-CN"/>
                  </w:rPr>
                </w:rPrChange>
              </w:rPr>
            </w:pPr>
            <w:ins w:id="2829" w:author="Huawei" w:date="2021-11-19T12:16:00Z">
              <w:r w:rsidRPr="00477FAB">
                <w:rPr>
                  <w:snapToGrid w:val="0"/>
                  <w:lang w:eastAsia="zh-CN"/>
                  <w:rPrChange w:id="2830" w:author="Huawei" w:date="2021-11-19T12:16:00Z">
                    <w:rPr>
                      <w:snapToGrid w:val="0"/>
                      <w:highlight w:val="yellow"/>
                      <w:lang w:eastAsia="zh-CN"/>
                    </w:rPr>
                  </w:rPrChange>
                </w:rPr>
                <w:t xml:space="preserve">  sl-AbsoluteFrequencySSB-r16</w:t>
              </w:r>
            </w:ins>
          </w:p>
        </w:tc>
        <w:tc>
          <w:tcPr>
            <w:tcW w:w="2267" w:type="dxa"/>
          </w:tcPr>
          <w:p w:rsidR="00477FAB" w:rsidRPr="00477FAB" w:rsidRDefault="00477FAB" w:rsidP="00C805F5">
            <w:pPr>
              <w:pStyle w:val="TAL"/>
              <w:rPr>
                <w:ins w:id="2831" w:author="Huawei" w:date="2021-11-19T12:16:00Z"/>
                <w:snapToGrid w:val="0"/>
                <w:lang w:eastAsia="zh-CN"/>
                <w:rPrChange w:id="2832" w:author="Huawei" w:date="2021-11-19T12:16:00Z">
                  <w:rPr>
                    <w:ins w:id="2833" w:author="Huawei" w:date="2021-11-19T12:16:00Z"/>
                    <w:snapToGrid w:val="0"/>
                    <w:highlight w:val="yellow"/>
                    <w:lang w:eastAsia="zh-CN"/>
                  </w:rPr>
                </w:rPrChange>
              </w:rPr>
            </w:pPr>
            <w:proofErr w:type="spellStart"/>
            <w:ins w:id="2834" w:author="Huawei" w:date="2021-11-19T12:16:00Z">
              <w:r w:rsidRPr="00477FAB">
                <w:rPr>
                  <w:snapToGrid w:val="0"/>
                  <w:lang w:eastAsia="zh-CN"/>
                  <w:rPrChange w:id="2835" w:author="Huawei" w:date="2021-11-19T12:16:00Z">
                    <w:rPr>
                      <w:snapToGrid w:val="0"/>
                      <w:highlight w:val="yellow"/>
                      <w:lang w:eastAsia="zh-CN"/>
                    </w:rPr>
                  </w:rPrChange>
                </w:rPr>
                <w:t>sl-AbsoluteFrequencySSB</w:t>
              </w:r>
              <w:proofErr w:type="spellEnd"/>
              <w:r w:rsidRPr="00477FAB">
                <w:rPr>
                  <w:snapToGrid w:val="0"/>
                  <w:lang w:eastAsia="zh-CN"/>
                  <w:rPrChange w:id="2836" w:author="Huawei" w:date="2021-11-19T12:16:00Z">
                    <w:rPr>
                      <w:snapToGrid w:val="0"/>
                      <w:highlight w:val="yellow"/>
                      <w:lang w:eastAsia="zh-CN"/>
                    </w:rPr>
                  </w:rPrChange>
                </w:rPr>
                <w:t xml:space="preserve"> </w:t>
              </w:r>
              <w:r w:rsidRPr="00477FAB">
                <w:rPr>
                  <w:rPrChange w:id="2837" w:author="Huawei" w:date="2021-11-19T12:16:00Z">
                    <w:rPr>
                      <w:highlight w:val="yellow"/>
                    </w:rPr>
                  </w:rPrChange>
                </w:rPr>
                <w:t xml:space="preserve">as defined for the SL </w:t>
              </w:r>
              <w:r w:rsidRPr="00477FAB">
                <w:rPr>
                  <w:szCs w:val="18"/>
                  <w:lang w:eastAsia="zh-CN"/>
                  <w:rPrChange w:id="2838" w:author="Huawei" w:date="2021-11-19T12:16:00Z">
                    <w:rPr>
                      <w:szCs w:val="18"/>
                      <w:highlight w:val="yellow"/>
                      <w:lang w:eastAsia="zh-CN"/>
                    </w:rPr>
                  </w:rPrChange>
                </w:rPr>
                <w:t>NRf2</w:t>
              </w:r>
              <w:r w:rsidRPr="00477FAB">
                <w:rPr>
                  <w:rPrChange w:id="2839" w:author="Huawei" w:date="2021-11-19T12:16:00Z">
                    <w:rPr>
                      <w:highlight w:val="yellow"/>
                    </w:rPr>
                  </w:rPrChange>
                </w:rPr>
                <w:t xml:space="preserve"> frequency</w:t>
              </w:r>
            </w:ins>
          </w:p>
        </w:tc>
        <w:tc>
          <w:tcPr>
            <w:tcW w:w="1700" w:type="dxa"/>
          </w:tcPr>
          <w:p w:rsidR="00477FAB" w:rsidRPr="00477FAB" w:rsidRDefault="00477FAB" w:rsidP="00C805F5">
            <w:pPr>
              <w:pStyle w:val="TAL"/>
              <w:rPr>
                <w:ins w:id="2840" w:author="Huawei" w:date="2021-11-19T12:16:00Z"/>
                <w:snapToGrid w:val="0"/>
                <w:rPrChange w:id="2841" w:author="Huawei" w:date="2021-11-19T12:16:00Z">
                  <w:rPr>
                    <w:ins w:id="2842" w:author="Huawei" w:date="2021-11-19T12:16:00Z"/>
                    <w:snapToGrid w:val="0"/>
                    <w:highlight w:val="yellow"/>
                  </w:rPr>
                </w:rPrChange>
              </w:rPr>
            </w:pPr>
            <w:ins w:id="2843" w:author="Huawei" w:date="2021-11-19T12:16:00Z">
              <w:r w:rsidRPr="00477FAB">
                <w:rPr>
                  <w:rPrChange w:id="2844" w:author="Huawei" w:date="2021-11-19T12:16:00Z">
                    <w:rPr>
                      <w:highlight w:val="yellow"/>
                    </w:rPr>
                  </w:rPrChange>
                </w:rPr>
                <w:t>See TS 38.508-1 [4] Table 6.2.3.7-1.</w:t>
              </w:r>
            </w:ins>
          </w:p>
        </w:tc>
        <w:tc>
          <w:tcPr>
            <w:tcW w:w="1245" w:type="dxa"/>
          </w:tcPr>
          <w:p w:rsidR="00477FAB" w:rsidRPr="00477FAB" w:rsidRDefault="00477FAB" w:rsidP="00C805F5">
            <w:pPr>
              <w:pStyle w:val="TAL"/>
              <w:rPr>
                <w:ins w:id="2845" w:author="Huawei" w:date="2021-11-19T12:16:00Z"/>
                <w:snapToGrid w:val="0"/>
                <w:rPrChange w:id="2846" w:author="Huawei" w:date="2021-11-19T12:16:00Z">
                  <w:rPr>
                    <w:ins w:id="2847" w:author="Huawei" w:date="2021-11-19T12:16:00Z"/>
                    <w:snapToGrid w:val="0"/>
                    <w:highlight w:val="yellow"/>
                  </w:rPr>
                </w:rPrChange>
              </w:rPr>
            </w:pPr>
            <w:ins w:id="2848" w:author="Huawei" w:date="2021-11-19T12:16:00Z">
              <w:r w:rsidRPr="00477FAB">
                <w:rPr>
                  <w:rPrChange w:id="2849" w:author="Huawei" w:date="2021-11-19T12:16:00Z">
                    <w:rPr>
                      <w:highlight w:val="yellow"/>
                    </w:rPr>
                  </w:rPrChange>
                </w:rPr>
                <w:t>Step 7</w:t>
              </w:r>
            </w:ins>
          </w:p>
        </w:tc>
      </w:tr>
      <w:tr w:rsidR="00477FAB" w:rsidRPr="00477FAB" w:rsidTr="00C805F5">
        <w:tblPrEx>
          <w:tblCellMar>
            <w:left w:w="108" w:type="dxa"/>
            <w:right w:w="108" w:type="dxa"/>
          </w:tblCellMar>
        </w:tblPrEx>
        <w:trPr>
          <w:ins w:id="2850" w:author="Huawei" w:date="2021-11-19T12:16:00Z"/>
        </w:trPr>
        <w:tc>
          <w:tcPr>
            <w:tcW w:w="4535" w:type="dxa"/>
            <w:gridSpan w:val="2"/>
            <w:tcBorders>
              <w:top w:val="nil"/>
            </w:tcBorders>
          </w:tcPr>
          <w:p w:rsidR="00477FAB" w:rsidRPr="00477FAB" w:rsidRDefault="00477FAB" w:rsidP="00C805F5">
            <w:pPr>
              <w:pStyle w:val="TAL"/>
              <w:rPr>
                <w:ins w:id="2851" w:author="Huawei" w:date="2021-11-19T12:16:00Z"/>
                <w:snapToGrid w:val="0"/>
                <w:lang w:eastAsia="zh-CN"/>
                <w:rPrChange w:id="2852" w:author="Huawei" w:date="2021-11-19T12:16:00Z">
                  <w:rPr>
                    <w:ins w:id="2853" w:author="Huawei" w:date="2021-11-19T12:16:00Z"/>
                    <w:snapToGrid w:val="0"/>
                    <w:highlight w:val="yellow"/>
                    <w:lang w:eastAsia="zh-CN"/>
                  </w:rPr>
                </w:rPrChange>
              </w:rPr>
            </w:pPr>
          </w:p>
        </w:tc>
        <w:tc>
          <w:tcPr>
            <w:tcW w:w="2267" w:type="dxa"/>
          </w:tcPr>
          <w:p w:rsidR="00477FAB" w:rsidRPr="00477FAB" w:rsidRDefault="00477FAB" w:rsidP="00C805F5">
            <w:pPr>
              <w:pStyle w:val="TAL"/>
              <w:rPr>
                <w:ins w:id="2854" w:author="Huawei" w:date="2021-11-19T12:16:00Z"/>
                <w:snapToGrid w:val="0"/>
                <w:lang w:eastAsia="zh-CN"/>
                <w:rPrChange w:id="2855" w:author="Huawei" w:date="2021-11-19T12:16:00Z">
                  <w:rPr>
                    <w:ins w:id="2856" w:author="Huawei" w:date="2021-11-19T12:16:00Z"/>
                    <w:snapToGrid w:val="0"/>
                    <w:highlight w:val="yellow"/>
                    <w:lang w:eastAsia="zh-CN"/>
                  </w:rPr>
                </w:rPrChange>
              </w:rPr>
            </w:pPr>
            <w:proofErr w:type="spellStart"/>
            <w:ins w:id="2857" w:author="Huawei" w:date="2021-11-19T12:16:00Z">
              <w:r w:rsidRPr="00477FAB">
                <w:rPr>
                  <w:snapToGrid w:val="0"/>
                  <w:lang w:eastAsia="zh-CN"/>
                  <w:rPrChange w:id="2858" w:author="Huawei" w:date="2021-11-19T12:16:00Z">
                    <w:rPr>
                      <w:snapToGrid w:val="0"/>
                      <w:highlight w:val="yellow"/>
                      <w:lang w:eastAsia="zh-CN"/>
                    </w:rPr>
                  </w:rPrChange>
                </w:rPr>
                <w:t>sl-AbsoluteFrequencySSB</w:t>
              </w:r>
              <w:proofErr w:type="spellEnd"/>
              <w:r w:rsidRPr="00477FAB">
                <w:rPr>
                  <w:snapToGrid w:val="0"/>
                  <w:lang w:eastAsia="zh-CN"/>
                  <w:rPrChange w:id="2859" w:author="Huawei" w:date="2021-11-19T12:16:00Z">
                    <w:rPr>
                      <w:snapToGrid w:val="0"/>
                      <w:highlight w:val="yellow"/>
                      <w:lang w:eastAsia="zh-CN"/>
                    </w:rPr>
                  </w:rPrChange>
                </w:rPr>
                <w:t xml:space="preserve"> </w:t>
              </w:r>
              <w:r w:rsidRPr="00477FAB">
                <w:rPr>
                  <w:rPrChange w:id="2860" w:author="Huawei" w:date="2021-11-19T12:16:00Z">
                    <w:rPr>
                      <w:highlight w:val="yellow"/>
                    </w:rPr>
                  </w:rPrChange>
                </w:rPr>
                <w:t xml:space="preserve">as defined for the SL </w:t>
              </w:r>
              <w:r w:rsidRPr="00477FAB">
                <w:rPr>
                  <w:szCs w:val="18"/>
                  <w:lang w:eastAsia="zh-CN"/>
                  <w:rPrChange w:id="2861" w:author="Huawei" w:date="2021-11-19T12:16:00Z">
                    <w:rPr>
                      <w:szCs w:val="18"/>
                      <w:highlight w:val="yellow"/>
                      <w:lang w:eastAsia="zh-CN"/>
                    </w:rPr>
                  </w:rPrChange>
                </w:rPr>
                <w:t>NRf3</w:t>
              </w:r>
              <w:r w:rsidRPr="00477FAB">
                <w:rPr>
                  <w:rPrChange w:id="2862" w:author="Huawei" w:date="2021-11-19T12:16:00Z">
                    <w:rPr>
                      <w:highlight w:val="yellow"/>
                    </w:rPr>
                  </w:rPrChange>
                </w:rPr>
                <w:t xml:space="preserve"> frequency</w:t>
              </w:r>
            </w:ins>
          </w:p>
        </w:tc>
        <w:tc>
          <w:tcPr>
            <w:tcW w:w="1700" w:type="dxa"/>
          </w:tcPr>
          <w:p w:rsidR="00477FAB" w:rsidRPr="00477FAB" w:rsidRDefault="00477FAB" w:rsidP="00C805F5">
            <w:pPr>
              <w:pStyle w:val="TAL"/>
              <w:rPr>
                <w:ins w:id="2863" w:author="Huawei" w:date="2021-11-19T12:16:00Z"/>
                <w:snapToGrid w:val="0"/>
                <w:rPrChange w:id="2864" w:author="Huawei" w:date="2021-11-19T12:16:00Z">
                  <w:rPr>
                    <w:ins w:id="2865" w:author="Huawei" w:date="2021-11-19T12:16:00Z"/>
                    <w:snapToGrid w:val="0"/>
                    <w:highlight w:val="yellow"/>
                  </w:rPr>
                </w:rPrChange>
              </w:rPr>
            </w:pPr>
            <w:ins w:id="2866" w:author="Huawei" w:date="2021-11-19T12:16:00Z">
              <w:r w:rsidRPr="00477FAB">
                <w:rPr>
                  <w:rPrChange w:id="2867" w:author="Huawei" w:date="2021-11-19T12:16:00Z">
                    <w:rPr>
                      <w:highlight w:val="yellow"/>
                    </w:rPr>
                  </w:rPrChange>
                </w:rPr>
                <w:t>See TS 38.508-1 [4] Table 6.2.3.7-1.</w:t>
              </w:r>
            </w:ins>
          </w:p>
        </w:tc>
        <w:tc>
          <w:tcPr>
            <w:tcW w:w="1245" w:type="dxa"/>
          </w:tcPr>
          <w:p w:rsidR="00477FAB" w:rsidRPr="00477FAB" w:rsidRDefault="00477FAB" w:rsidP="00C805F5">
            <w:pPr>
              <w:pStyle w:val="TAL"/>
              <w:rPr>
                <w:ins w:id="2868" w:author="Huawei" w:date="2021-11-19T12:16:00Z"/>
                <w:snapToGrid w:val="0"/>
                <w:rPrChange w:id="2869" w:author="Huawei" w:date="2021-11-19T12:16:00Z">
                  <w:rPr>
                    <w:ins w:id="2870" w:author="Huawei" w:date="2021-11-19T12:16:00Z"/>
                    <w:snapToGrid w:val="0"/>
                    <w:highlight w:val="yellow"/>
                  </w:rPr>
                </w:rPrChange>
              </w:rPr>
            </w:pPr>
            <w:ins w:id="2871" w:author="Huawei" w:date="2021-11-19T12:16:00Z">
              <w:r w:rsidRPr="00477FAB">
                <w:rPr>
                  <w:rPrChange w:id="2872" w:author="Huawei" w:date="2021-11-19T12:16:00Z">
                    <w:rPr>
                      <w:highlight w:val="yellow"/>
                    </w:rPr>
                  </w:rPrChange>
                </w:rPr>
                <w:t>Step 15</w:t>
              </w:r>
            </w:ins>
          </w:p>
        </w:tc>
      </w:tr>
      <w:tr w:rsidR="00477FAB" w:rsidRPr="00477FAB" w:rsidTr="00C805F5">
        <w:tblPrEx>
          <w:tblCellMar>
            <w:left w:w="108" w:type="dxa"/>
            <w:right w:w="108" w:type="dxa"/>
          </w:tblCellMar>
        </w:tblPrEx>
        <w:trPr>
          <w:ins w:id="2873" w:author="Huawei" w:date="2021-11-19T12:16:00Z"/>
        </w:trPr>
        <w:tc>
          <w:tcPr>
            <w:tcW w:w="4535" w:type="dxa"/>
            <w:gridSpan w:val="2"/>
            <w:tcBorders>
              <w:bottom w:val="single" w:sz="4" w:space="0" w:color="auto"/>
            </w:tcBorders>
          </w:tcPr>
          <w:p w:rsidR="00477FAB" w:rsidRPr="00477FAB" w:rsidRDefault="00477FAB" w:rsidP="00C805F5">
            <w:pPr>
              <w:pStyle w:val="TAL"/>
              <w:rPr>
                <w:ins w:id="2874" w:author="Huawei" w:date="2021-11-19T12:16:00Z"/>
                <w:rPrChange w:id="2875" w:author="Huawei" w:date="2021-11-19T12:16:00Z">
                  <w:rPr>
                    <w:ins w:id="2876" w:author="Huawei" w:date="2021-11-19T12:16:00Z"/>
                  </w:rPr>
                </w:rPrChange>
              </w:rPr>
            </w:pPr>
            <w:ins w:id="2877" w:author="Huawei" w:date="2021-11-19T12:16:00Z">
              <w:r w:rsidRPr="00477FAB">
                <w:rPr>
                  <w:rPrChange w:id="2878" w:author="Huawei" w:date="2021-11-19T12:16:00Z">
                    <w:rPr/>
                  </w:rPrChange>
                </w:rPr>
                <w:t>}</w:t>
              </w:r>
            </w:ins>
          </w:p>
        </w:tc>
        <w:tc>
          <w:tcPr>
            <w:tcW w:w="2267" w:type="dxa"/>
          </w:tcPr>
          <w:p w:rsidR="00477FAB" w:rsidRPr="00477FAB" w:rsidRDefault="00477FAB" w:rsidP="00C805F5">
            <w:pPr>
              <w:pStyle w:val="TAL"/>
              <w:rPr>
                <w:ins w:id="2879" w:author="Huawei" w:date="2021-11-19T12:16:00Z"/>
                <w:rPrChange w:id="2880" w:author="Huawei" w:date="2021-11-19T12:16:00Z">
                  <w:rPr>
                    <w:ins w:id="2881" w:author="Huawei" w:date="2021-11-19T12:16:00Z"/>
                  </w:rPr>
                </w:rPrChange>
              </w:rPr>
            </w:pPr>
          </w:p>
        </w:tc>
        <w:tc>
          <w:tcPr>
            <w:tcW w:w="1700" w:type="dxa"/>
          </w:tcPr>
          <w:p w:rsidR="00477FAB" w:rsidRPr="00477FAB" w:rsidRDefault="00477FAB" w:rsidP="00C805F5">
            <w:pPr>
              <w:pStyle w:val="TAL"/>
              <w:rPr>
                <w:ins w:id="2882" w:author="Huawei" w:date="2021-11-19T12:16:00Z"/>
                <w:rPrChange w:id="2883" w:author="Huawei" w:date="2021-11-19T12:16:00Z">
                  <w:rPr>
                    <w:ins w:id="2884" w:author="Huawei" w:date="2021-11-19T12:16:00Z"/>
                  </w:rPr>
                </w:rPrChange>
              </w:rPr>
            </w:pPr>
          </w:p>
        </w:tc>
        <w:tc>
          <w:tcPr>
            <w:tcW w:w="1245" w:type="dxa"/>
          </w:tcPr>
          <w:p w:rsidR="00477FAB" w:rsidRPr="00477FAB" w:rsidRDefault="00477FAB" w:rsidP="00C805F5">
            <w:pPr>
              <w:pStyle w:val="TAL"/>
              <w:rPr>
                <w:ins w:id="2885" w:author="Huawei" w:date="2021-11-19T12:16:00Z"/>
                <w:rPrChange w:id="2886" w:author="Huawei" w:date="2021-11-19T12:16:00Z">
                  <w:rPr>
                    <w:ins w:id="2887" w:author="Huawei" w:date="2021-11-19T12:16:00Z"/>
                  </w:rPr>
                </w:rPrChange>
              </w:rPr>
            </w:pPr>
          </w:p>
        </w:tc>
      </w:tr>
    </w:tbl>
    <w:p w:rsidR="00477FAB" w:rsidRPr="00477FAB" w:rsidRDefault="00477FAB" w:rsidP="00477FAB">
      <w:pPr>
        <w:rPr>
          <w:ins w:id="2888" w:author="Huawei" w:date="2021-11-19T12:16:00Z"/>
          <w:rPrChange w:id="2889" w:author="Huawei" w:date="2021-11-19T12:16:00Z">
            <w:rPr>
              <w:ins w:id="2890" w:author="Huawei" w:date="2021-11-19T12:16:00Z"/>
            </w:rPr>
          </w:rPrChange>
        </w:rPr>
      </w:pPr>
    </w:p>
    <w:p w:rsidR="00477FAB" w:rsidRPr="00477FAB" w:rsidRDefault="00477FAB" w:rsidP="00477FAB">
      <w:pPr>
        <w:pStyle w:val="TH"/>
        <w:rPr>
          <w:ins w:id="2891" w:author="Huawei" w:date="2021-11-19T12:16:00Z"/>
          <w:rPrChange w:id="2892" w:author="Huawei" w:date="2021-11-19T12:16:00Z">
            <w:rPr>
              <w:ins w:id="2893" w:author="Huawei" w:date="2021-11-19T12:16:00Z"/>
            </w:rPr>
          </w:rPrChange>
        </w:rPr>
      </w:pPr>
      <w:ins w:id="2894" w:author="Huawei" w:date="2021-11-19T12:16:00Z">
        <w:r w:rsidRPr="00477FAB">
          <w:rPr>
            <w:rPrChange w:id="2895" w:author="Huawei" w:date="2021-11-19T12:16:00Z">
              <w:rPr/>
            </w:rPrChange>
          </w:rPr>
          <w:t xml:space="preserve">Table 13.1.1.3.3-12: </w:t>
        </w:r>
        <w:r w:rsidRPr="00477FAB">
          <w:rPr>
            <w:i/>
            <w:rPrChange w:id="2896" w:author="Huawei" w:date="2021-11-19T12:16:00Z">
              <w:rPr>
                <w:i/>
              </w:rPr>
            </w:rPrChange>
          </w:rPr>
          <w:t>SCS-</w:t>
        </w:r>
        <w:proofErr w:type="spellStart"/>
        <w:r w:rsidRPr="00477FAB">
          <w:rPr>
            <w:i/>
            <w:rPrChange w:id="2897" w:author="Huawei" w:date="2021-11-19T12:16:00Z">
              <w:rPr>
                <w:i/>
              </w:rPr>
            </w:rPrChange>
          </w:rPr>
          <w:t>SpecificCarrier</w:t>
        </w:r>
        <w:proofErr w:type="spellEnd"/>
        <w:r w:rsidRPr="00477FAB">
          <w:rPr>
            <w:i/>
            <w:iCs/>
            <w:rPrChange w:id="2898" w:author="Huawei" w:date="2021-11-19T12:16:00Z">
              <w:rPr>
                <w:i/>
                <w:iCs/>
              </w:rPr>
            </w:rPrChange>
          </w:rPr>
          <w:t xml:space="preserve"> (Table 13.1.1.3.3-11)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7FAB" w:rsidRPr="00477FAB" w:rsidTr="00C805F5">
        <w:trPr>
          <w:ins w:id="2899" w:author="Huawei" w:date="2021-11-19T12:16:00Z"/>
        </w:trPr>
        <w:tc>
          <w:tcPr>
            <w:tcW w:w="9747" w:type="dxa"/>
            <w:gridSpan w:val="4"/>
          </w:tcPr>
          <w:p w:rsidR="00477FAB" w:rsidRPr="00477FAB" w:rsidRDefault="00477FAB" w:rsidP="00C805F5">
            <w:pPr>
              <w:pStyle w:val="TAH"/>
              <w:jc w:val="left"/>
              <w:rPr>
                <w:ins w:id="2900" w:author="Huawei" w:date="2021-11-19T12:16:00Z"/>
                <w:b w:val="0"/>
                <w:rPrChange w:id="2901" w:author="Huawei" w:date="2021-11-19T12:16:00Z">
                  <w:rPr>
                    <w:ins w:id="2902" w:author="Huawei" w:date="2021-11-19T12:16:00Z"/>
                    <w:b w:val="0"/>
                  </w:rPr>
                </w:rPrChange>
              </w:rPr>
            </w:pPr>
            <w:ins w:id="2903" w:author="Huawei" w:date="2021-11-19T12:16:00Z">
              <w:r w:rsidRPr="00477FAB">
                <w:rPr>
                  <w:b w:val="0"/>
                  <w:rPrChange w:id="2904" w:author="Huawei" w:date="2021-11-19T12:16:00Z">
                    <w:rPr>
                      <w:b w:val="0"/>
                    </w:rPr>
                  </w:rPrChange>
                </w:rPr>
                <w:t>Derivation Path: TS 38.508-1 [4] Table 4.6.3-160</w:t>
              </w:r>
            </w:ins>
          </w:p>
        </w:tc>
      </w:tr>
      <w:tr w:rsidR="00477FAB" w:rsidRPr="00477FAB" w:rsidTr="00C805F5">
        <w:trPr>
          <w:ins w:id="2905" w:author="Huawei" w:date="2021-11-19T12:16:00Z"/>
        </w:trPr>
        <w:tc>
          <w:tcPr>
            <w:tcW w:w="4535" w:type="dxa"/>
          </w:tcPr>
          <w:p w:rsidR="00477FAB" w:rsidRPr="00477FAB" w:rsidRDefault="00477FAB" w:rsidP="00C805F5">
            <w:pPr>
              <w:pStyle w:val="TAH"/>
              <w:rPr>
                <w:ins w:id="2906" w:author="Huawei" w:date="2021-11-19T12:16:00Z"/>
                <w:rPrChange w:id="2907" w:author="Huawei" w:date="2021-11-19T12:16:00Z">
                  <w:rPr>
                    <w:ins w:id="2908" w:author="Huawei" w:date="2021-11-19T12:16:00Z"/>
                  </w:rPr>
                </w:rPrChange>
              </w:rPr>
            </w:pPr>
            <w:ins w:id="2909" w:author="Huawei" w:date="2021-11-19T12:16:00Z">
              <w:r w:rsidRPr="00477FAB">
                <w:rPr>
                  <w:rPrChange w:id="2910" w:author="Huawei" w:date="2021-11-19T12:16:00Z">
                    <w:rPr/>
                  </w:rPrChange>
                </w:rPr>
                <w:t>Information Element</w:t>
              </w:r>
            </w:ins>
          </w:p>
        </w:tc>
        <w:tc>
          <w:tcPr>
            <w:tcW w:w="2267" w:type="dxa"/>
          </w:tcPr>
          <w:p w:rsidR="00477FAB" w:rsidRPr="00477FAB" w:rsidRDefault="00477FAB" w:rsidP="00C805F5">
            <w:pPr>
              <w:pStyle w:val="TAH"/>
              <w:rPr>
                <w:ins w:id="2911" w:author="Huawei" w:date="2021-11-19T12:16:00Z"/>
                <w:rPrChange w:id="2912" w:author="Huawei" w:date="2021-11-19T12:16:00Z">
                  <w:rPr>
                    <w:ins w:id="2913" w:author="Huawei" w:date="2021-11-19T12:16:00Z"/>
                  </w:rPr>
                </w:rPrChange>
              </w:rPr>
            </w:pPr>
            <w:ins w:id="2914" w:author="Huawei" w:date="2021-11-19T12:16:00Z">
              <w:r w:rsidRPr="00477FAB">
                <w:rPr>
                  <w:rPrChange w:id="2915" w:author="Huawei" w:date="2021-11-19T12:16:00Z">
                    <w:rPr/>
                  </w:rPrChange>
                </w:rPr>
                <w:t>Value/remark</w:t>
              </w:r>
            </w:ins>
          </w:p>
        </w:tc>
        <w:tc>
          <w:tcPr>
            <w:tcW w:w="1700" w:type="dxa"/>
          </w:tcPr>
          <w:p w:rsidR="00477FAB" w:rsidRPr="00477FAB" w:rsidRDefault="00477FAB" w:rsidP="00C805F5">
            <w:pPr>
              <w:pStyle w:val="TAH"/>
              <w:rPr>
                <w:ins w:id="2916" w:author="Huawei" w:date="2021-11-19T12:16:00Z"/>
                <w:rPrChange w:id="2917" w:author="Huawei" w:date="2021-11-19T12:16:00Z">
                  <w:rPr>
                    <w:ins w:id="2918" w:author="Huawei" w:date="2021-11-19T12:16:00Z"/>
                  </w:rPr>
                </w:rPrChange>
              </w:rPr>
            </w:pPr>
            <w:ins w:id="2919" w:author="Huawei" w:date="2021-11-19T12:16:00Z">
              <w:r w:rsidRPr="00477FAB">
                <w:rPr>
                  <w:rPrChange w:id="2920" w:author="Huawei" w:date="2021-11-19T12:16:00Z">
                    <w:rPr/>
                  </w:rPrChange>
                </w:rPr>
                <w:t>Comment</w:t>
              </w:r>
            </w:ins>
          </w:p>
        </w:tc>
        <w:tc>
          <w:tcPr>
            <w:tcW w:w="1245" w:type="dxa"/>
          </w:tcPr>
          <w:p w:rsidR="00477FAB" w:rsidRPr="00477FAB" w:rsidRDefault="00477FAB" w:rsidP="00C805F5">
            <w:pPr>
              <w:pStyle w:val="TAH"/>
              <w:rPr>
                <w:ins w:id="2921" w:author="Huawei" w:date="2021-11-19T12:16:00Z"/>
                <w:rPrChange w:id="2922" w:author="Huawei" w:date="2021-11-19T12:16:00Z">
                  <w:rPr>
                    <w:ins w:id="2923" w:author="Huawei" w:date="2021-11-19T12:16:00Z"/>
                  </w:rPr>
                </w:rPrChange>
              </w:rPr>
            </w:pPr>
            <w:ins w:id="2924" w:author="Huawei" w:date="2021-11-19T12:16:00Z">
              <w:r w:rsidRPr="00477FAB">
                <w:rPr>
                  <w:rPrChange w:id="2925" w:author="Huawei" w:date="2021-11-19T12:16:00Z">
                    <w:rPr/>
                  </w:rPrChange>
                </w:rPr>
                <w:t>Condition</w:t>
              </w:r>
            </w:ins>
          </w:p>
        </w:tc>
      </w:tr>
      <w:tr w:rsidR="00477FAB" w:rsidRPr="00477FAB" w:rsidTr="00C805F5">
        <w:trPr>
          <w:ins w:id="2926" w:author="Huawei" w:date="2021-11-19T12:16:00Z"/>
        </w:trPr>
        <w:tc>
          <w:tcPr>
            <w:tcW w:w="4535" w:type="dxa"/>
            <w:tcBorders>
              <w:bottom w:val="single" w:sz="4" w:space="0" w:color="auto"/>
            </w:tcBorders>
          </w:tcPr>
          <w:p w:rsidR="00477FAB" w:rsidRPr="00477FAB" w:rsidRDefault="00477FAB" w:rsidP="00C805F5">
            <w:pPr>
              <w:pStyle w:val="TAL"/>
              <w:rPr>
                <w:ins w:id="2927" w:author="Huawei" w:date="2021-11-19T12:16:00Z"/>
                <w:rPrChange w:id="2928" w:author="Huawei" w:date="2021-11-19T12:16:00Z">
                  <w:rPr>
                    <w:ins w:id="2929" w:author="Huawei" w:date="2021-11-19T12:16:00Z"/>
                  </w:rPr>
                </w:rPrChange>
              </w:rPr>
            </w:pPr>
            <w:ins w:id="2930" w:author="Huawei" w:date="2021-11-19T12:16:00Z">
              <w:r w:rsidRPr="00477FAB">
                <w:rPr>
                  <w:rPrChange w:id="2931" w:author="Huawei" w:date="2021-11-19T12:16:00Z">
                    <w:rPr/>
                  </w:rPrChange>
                </w:rPr>
                <w:t>SCS-</w:t>
              </w:r>
              <w:proofErr w:type="spellStart"/>
              <w:r w:rsidRPr="00477FAB">
                <w:rPr>
                  <w:rPrChange w:id="2932" w:author="Huawei" w:date="2021-11-19T12:16:00Z">
                    <w:rPr/>
                  </w:rPrChange>
                </w:rPr>
                <w:t>SpecificCarrier</w:t>
              </w:r>
              <w:proofErr w:type="spellEnd"/>
              <w:r w:rsidRPr="00477FAB">
                <w:rPr>
                  <w:rPrChange w:id="2933" w:author="Huawei" w:date="2021-11-19T12:16:00Z">
                    <w:rPr/>
                  </w:rPrChange>
                </w:rPr>
                <w:t xml:space="preserve"> ::= </w:t>
              </w:r>
              <w:r w:rsidRPr="00477FAB">
                <w:rPr>
                  <w:snapToGrid w:val="0"/>
                  <w:rPrChange w:id="2934" w:author="Huawei" w:date="2021-11-19T12:16:00Z">
                    <w:rPr>
                      <w:snapToGrid w:val="0"/>
                    </w:rPr>
                  </w:rPrChange>
                </w:rPr>
                <w:t xml:space="preserve">SEQUENCE </w:t>
              </w:r>
              <w:r w:rsidRPr="00477FAB">
                <w:rPr>
                  <w:rPrChange w:id="2935" w:author="Huawei" w:date="2021-11-19T12:16:00Z">
                    <w:rPr/>
                  </w:rPrChange>
                </w:rPr>
                <w:t>{</w:t>
              </w:r>
            </w:ins>
          </w:p>
        </w:tc>
        <w:tc>
          <w:tcPr>
            <w:tcW w:w="2267" w:type="dxa"/>
          </w:tcPr>
          <w:p w:rsidR="00477FAB" w:rsidRPr="00477FAB" w:rsidRDefault="00477FAB" w:rsidP="00C805F5">
            <w:pPr>
              <w:pStyle w:val="TAL"/>
              <w:rPr>
                <w:ins w:id="2936" w:author="Huawei" w:date="2021-11-19T12:16:00Z"/>
                <w:rPrChange w:id="2937" w:author="Huawei" w:date="2021-11-19T12:16:00Z">
                  <w:rPr>
                    <w:ins w:id="2938" w:author="Huawei" w:date="2021-11-19T12:16:00Z"/>
                  </w:rPr>
                </w:rPrChange>
              </w:rPr>
            </w:pPr>
          </w:p>
        </w:tc>
        <w:tc>
          <w:tcPr>
            <w:tcW w:w="1700" w:type="dxa"/>
          </w:tcPr>
          <w:p w:rsidR="00477FAB" w:rsidRPr="00477FAB" w:rsidRDefault="00477FAB" w:rsidP="00C805F5">
            <w:pPr>
              <w:pStyle w:val="TAL"/>
              <w:rPr>
                <w:ins w:id="2939" w:author="Huawei" w:date="2021-11-19T12:16:00Z"/>
                <w:rPrChange w:id="2940" w:author="Huawei" w:date="2021-11-19T12:16:00Z">
                  <w:rPr>
                    <w:ins w:id="2941" w:author="Huawei" w:date="2021-11-19T12:16:00Z"/>
                  </w:rPr>
                </w:rPrChange>
              </w:rPr>
            </w:pPr>
          </w:p>
        </w:tc>
        <w:tc>
          <w:tcPr>
            <w:tcW w:w="1245" w:type="dxa"/>
          </w:tcPr>
          <w:p w:rsidR="00477FAB" w:rsidRPr="00477FAB" w:rsidRDefault="00477FAB" w:rsidP="00C805F5">
            <w:pPr>
              <w:pStyle w:val="TAL"/>
              <w:rPr>
                <w:ins w:id="2942" w:author="Huawei" w:date="2021-11-19T12:16:00Z"/>
                <w:rPrChange w:id="2943" w:author="Huawei" w:date="2021-11-19T12:16:00Z">
                  <w:rPr>
                    <w:ins w:id="2944" w:author="Huawei" w:date="2021-11-19T12:16:00Z"/>
                  </w:rPr>
                </w:rPrChange>
              </w:rPr>
            </w:pPr>
          </w:p>
        </w:tc>
      </w:tr>
      <w:tr w:rsidR="00477FAB" w:rsidRPr="00477FAB" w:rsidTr="00C805F5">
        <w:trPr>
          <w:ins w:id="2945" w:author="Huawei" w:date="2021-11-19T12:16:00Z"/>
        </w:trPr>
        <w:tc>
          <w:tcPr>
            <w:tcW w:w="4535" w:type="dxa"/>
            <w:tcBorders>
              <w:bottom w:val="nil"/>
            </w:tcBorders>
          </w:tcPr>
          <w:p w:rsidR="00477FAB" w:rsidRPr="00477FAB" w:rsidRDefault="00477FAB" w:rsidP="00C805F5">
            <w:pPr>
              <w:pStyle w:val="TAL"/>
              <w:rPr>
                <w:ins w:id="2946" w:author="Huawei" w:date="2021-11-19T12:16:00Z"/>
                <w:rPrChange w:id="2947" w:author="Huawei" w:date="2021-11-19T12:16:00Z">
                  <w:rPr>
                    <w:ins w:id="2948" w:author="Huawei" w:date="2021-11-19T12:16:00Z"/>
                  </w:rPr>
                </w:rPrChange>
              </w:rPr>
            </w:pPr>
            <w:ins w:id="2949" w:author="Huawei" w:date="2021-11-19T12:16:00Z">
              <w:r w:rsidRPr="00477FAB">
                <w:rPr>
                  <w:rPrChange w:id="2950" w:author="Huawei" w:date="2021-11-19T12:16:00Z">
                    <w:rPr/>
                  </w:rPrChange>
                </w:rPr>
                <w:t xml:space="preserve">  </w:t>
              </w:r>
              <w:proofErr w:type="spellStart"/>
              <w:r w:rsidRPr="00477FAB">
                <w:rPr>
                  <w:rPrChange w:id="2951" w:author="Huawei" w:date="2021-11-19T12:16:00Z">
                    <w:rPr/>
                  </w:rPrChange>
                </w:rPr>
                <w:t>offsetToCarrier</w:t>
              </w:r>
              <w:proofErr w:type="spellEnd"/>
            </w:ins>
          </w:p>
        </w:tc>
        <w:tc>
          <w:tcPr>
            <w:tcW w:w="2267" w:type="dxa"/>
          </w:tcPr>
          <w:p w:rsidR="00477FAB" w:rsidRPr="00477FAB" w:rsidRDefault="00477FAB" w:rsidP="00C805F5">
            <w:pPr>
              <w:pStyle w:val="TAL"/>
              <w:rPr>
                <w:ins w:id="2952" w:author="Huawei" w:date="2021-11-19T12:16:00Z"/>
                <w:rPrChange w:id="2953" w:author="Huawei" w:date="2021-11-19T12:16:00Z">
                  <w:rPr>
                    <w:ins w:id="2954" w:author="Huawei" w:date="2021-11-19T12:16:00Z"/>
                  </w:rPr>
                </w:rPrChange>
              </w:rPr>
            </w:pPr>
            <w:proofErr w:type="spellStart"/>
            <w:ins w:id="2955" w:author="Huawei" w:date="2021-11-19T12:16:00Z">
              <w:r w:rsidRPr="00477FAB">
                <w:rPr>
                  <w:rPrChange w:id="2956" w:author="Huawei" w:date="2021-11-19T12:16:00Z">
                    <w:rPr/>
                  </w:rPrChange>
                </w:rPr>
                <w:t>offsetToCarrier</w:t>
              </w:r>
              <w:proofErr w:type="spellEnd"/>
              <w:r w:rsidRPr="00477FAB">
                <w:rPr>
                  <w:rPrChange w:id="2957" w:author="Huawei" w:date="2021-11-19T12:16:00Z">
                    <w:rPr/>
                  </w:rPrChange>
                </w:rPr>
                <w:t xml:space="preserve"> as defined for the SL </w:t>
              </w:r>
              <w:r w:rsidRPr="00477FAB">
                <w:rPr>
                  <w:szCs w:val="18"/>
                  <w:lang w:eastAsia="zh-CN"/>
                  <w:rPrChange w:id="2958" w:author="Huawei" w:date="2021-11-19T12:16:00Z">
                    <w:rPr>
                      <w:szCs w:val="18"/>
                      <w:highlight w:val="yellow"/>
                      <w:lang w:eastAsia="zh-CN"/>
                    </w:rPr>
                  </w:rPrChange>
                </w:rPr>
                <w:t>NRf2</w:t>
              </w:r>
              <w:r w:rsidRPr="00477FAB">
                <w:t xml:space="preserve"> </w:t>
              </w:r>
              <w:r w:rsidRPr="00477FAB">
                <w:rPr>
                  <w:rPrChange w:id="2959" w:author="Huawei" w:date="2021-11-19T12:16:00Z">
                    <w:rPr/>
                  </w:rPrChange>
                </w:rPr>
                <w:t>frequency</w:t>
              </w:r>
            </w:ins>
          </w:p>
        </w:tc>
        <w:tc>
          <w:tcPr>
            <w:tcW w:w="1700" w:type="dxa"/>
          </w:tcPr>
          <w:p w:rsidR="00477FAB" w:rsidRPr="00477FAB" w:rsidRDefault="00477FAB" w:rsidP="00C805F5">
            <w:pPr>
              <w:pStyle w:val="TAL"/>
              <w:rPr>
                <w:ins w:id="2960" w:author="Huawei" w:date="2021-11-19T12:16:00Z"/>
                <w:rPrChange w:id="2961" w:author="Huawei" w:date="2021-11-19T12:16:00Z">
                  <w:rPr>
                    <w:ins w:id="2962" w:author="Huawei" w:date="2021-11-19T12:16:00Z"/>
                  </w:rPr>
                </w:rPrChange>
              </w:rPr>
            </w:pPr>
            <w:ins w:id="2963" w:author="Huawei" w:date="2021-11-19T12:16:00Z">
              <w:r w:rsidRPr="00477FAB">
                <w:rPr>
                  <w:rPrChange w:id="2964" w:author="Huawei" w:date="2021-11-19T12:16:00Z">
                    <w:rPr/>
                  </w:rPrChange>
                </w:rPr>
                <w:t>See TS 38.508-1 [4] Table 6.2.3.7-1.</w:t>
              </w:r>
            </w:ins>
          </w:p>
        </w:tc>
        <w:tc>
          <w:tcPr>
            <w:tcW w:w="1245" w:type="dxa"/>
          </w:tcPr>
          <w:p w:rsidR="00477FAB" w:rsidRPr="00477FAB" w:rsidRDefault="00477FAB" w:rsidP="00C805F5">
            <w:pPr>
              <w:pStyle w:val="TAL"/>
              <w:rPr>
                <w:ins w:id="2965" w:author="Huawei" w:date="2021-11-19T12:16:00Z"/>
                <w:rPrChange w:id="2966" w:author="Huawei" w:date="2021-11-19T12:16:00Z">
                  <w:rPr>
                    <w:ins w:id="2967" w:author="Huawei" w:date="2021-11-19T12:16:00Z"/>
                  </w:rPr>
                </w:rPrChange>
              </w:rPr>
            </w:pPr>
            <w:ins w:id="2968" w:author="Huawei" w:date="2021-11-19T12:16:00Z">
              <w:r w:rsidRPr="00477FAB">
                <w:rPr>
                  <w:rPrChange w:id="2969" w:author="Huawei" w:date="2021-11-19T12:16:00Z">
                    <w:rPr/>
                  </w:rPrChange>
                </w:rPr>
                <w:t>Step 7</w:t>
              </w:r>
            </w:ins>
          </w:p>
        </w:tc>
      </w:tr>
      <w:tr w:rsidR="00477FAB" w:rsidRPr="00477FAB" w:rsidTr="00C805F5">
        <w:trPr>
          <w:ins w:id="2970" w:author="Huawei" w:date="2021-11-19T12:16:00Z"/>
        </w:trPr>
        <w:tc>
          <w:tcPr>
            <w:tcW w:w="4535" w:type="dxa"/>
            <w:tcBorders>
              <w:top w:val="nil"/>
              <w:bottom w:val="nil"/>
            </w:tcBorders>
          </w:tcPr>
          <w:p w:rsidR="00477FAB" w:rsidRPr="00477FAB" w:rsidRDefault="00477FAB" w:rsidP="00C805F5">
            <w:pPr>
              <w:pStyle w:val="TAL"/>
              <w:rPr>
                <w:ins w:id="2971" w:author="Huawei" w:date="2021-11-19T12:16:00Z"/>
                <w:rPrChange w:id="2972" w:author="Huawei" w:date="2021-11-19T12:16:00Z">
                  <w:rPr>
                    <w:ins w:id="2973" w:author="Huawei" w:date="2021-11-19T12:16:00Z"/>
                  </w:rPr>
                </w:rPrChange>
              </w:rPr>
            </w:pPr>
          </w:p>
        </w:tc>
        <w:tc>
          <w:tcPr>
            <w:tcW w:w="2267" w:type="dxa"/>
          </w:tcPr>
          <w:p w:rsidR="00477FAB" w:rsidRPr="00477FAB" w:rsidRDefault="00477FAB" w:rsidP="00C805F5">
            <w:pPr>
              <w:pStyle w:val="TAL"/>
              <w:rPr>
                <w:ins w:id="2974" w:author="Huawei" w:date="2021-11-19T12:16:00Z"/>
                <w:rPrChange w:id="2975" w:author="Huawei" w:date="2021-11-19T12:16:00Z">
                  <w:rPr>
                    <w:ins w:id="2976" w:author="Huawei" w:date="2021-11-19T12:16:00Z"/>
                  </w:rPr>
                </w:rPrChange>
              </w:rPr>
            </w:pPr>
            <w:proofErr w:type="spellStart"/>
            <w:ins w:id="2977" w:author="Huawei" w:date="2021-11-19T12:16:00Z">
              <w:r w:rsidRPr="00477FAB">
                <w:rPr>
                  <w:rPrChange w:id="2978" w:author="Huawei" w:date="2021-11-19T12:16:00Z">
                    <w:rPr/>
                  </w:rPrChange>
                </w:rPr>
                <w:t>offsetToCarrier</w:t>
              </w:r>
              <w:proofErr w:type="spellEnd"/>
              <w:r w:rsidRPr="00477FAB">
                <w:rPr>
                  <w:rPrChange w:id="2979" w:author="Huawei" w:date="2021-11-19T12:16:00Z">
                    <w:rPr/>
                  </w:rPrChange>
                </w:rPr>
                <w:t xml:space="preserve"> as defined for the SL </w:t>
              </w:r>
              <w:r w:rsidRPr="00477FAB">
                <w:rPr>
                  <w:szCs w:val="18"/>
                  <w:lang w:eastAsia="zh-CN"/>
                  <w:rPrChange w:id="2980" w:author="Huawei" w:date="2021-11-19T12:16:00Z">
                    <w:rPr>
                      <w:szCs w:val="18"/>
                      <w:highlight w:val="yellow"/>
                      <w:lang w:eastAsia="zh-CN"/>
                    </w:rPr>
                  </w:rPrChange>
                </w:rPr>
                <w:t>NRf3</w:t>
              </w:r>
              <w:r w:rsidRPr="00477FAB">
                <w:t xml:space="preserve"> </w:t>
              </w:r>
              <w:r w:rsidRPr="00477FAB">
                <w:rPr>
                  <w:rPrChange w:id="2981" w:author="Huawei" w:date="2021-11-19T12:16:00Z">
                    <w:rPr/>
                  </w:rPrChange>
                </w:rPr>
                <w:t>frequency</w:t>
              </w:r>
            </w:ins>
          </w:p>
        </w:tc>
        <w:tc>
          <w:tcPr>
            <w:tcW w:w="1700" w:type="dxa"/>
          </w:tcPr>
          <w:p w:rsidR="00477FAB" w:rsidRPr="00477FAB" w:rsidRDefault="00477FAB" w:rsidP="00C805F5">
            <w:pPr>
              <w:pStyle w:val="TAL"/>
              <w:rPr>
                <w:ins w:id="2982" w:author="Huawei" w:date="2021-11-19T12:16:00Z"/>
                <w:rPrChange w:id="2983" w:author="Huawei" w:date="2021-11-19T12:16:00Z">
                  <w:rPr>
                    <w:ins w:id="2984" w:author="Huawei" w:date="2021-11-19T12:16:00Z"/>
                  </w:rPr>
                </w:rPrChange>
              </w:rPr>
            </w:pPr>
            <w:ins w:id="2985" w:author="Huawei" w:date="2021-11-19T12:16:00Z">
              <w:r w:rsidRPr="00477FAB">
                <w:rPr>
                  <w:rPrChange w:id="2986" w:author="Huawei" w:date="2021-11-19T12:16:00Z">
                    <w:rPr/>
                  </w:rPrChange>
                </w:rPr>
                <w:t>See TS 38.508-1 [4] Table 6.2.3.7-1.</w:t>
              </w:r>
            </w:ins>
          </w:p>
        </w:tc>
        <w:tc>
          <w:tcPr>
            <w:tcW w:w="1245" w:type="dxa"/>
          </w:tcPr>
          <w:p w:rsidR="00477FAB" w:rsidRPr="00477FAB" w:rsidRDefault="00477FAB" w:rsidP="00C805F5">
            <w:pPr>
              <w:pStyle w:val="TAL"/>
              <w:rPr>
                <w:ins w:id="2987" w:author="Huawei" w:date="2021-11-19T12:16:00Z"/>
                <w:rPrChange w:id="2988" w:author="Huawei" w:date="2021-11-19T12:16:00Z">
                  <w:rPr>
                    <w:ins w:id="2989" w:author="Huawei" w:date="2021-11-19T12:16:00Z"/>
                  </w:rPr>
                </w:rPrChange>
              </w:rPr>
            </w:pPr>
            <w:ins w:id="2990" w:author="Huawei" w:date="2021-11-19T12:16:00Z">
              <w:r w:rsidRPr="00477FAB">
                <w:rPr>
                  <w:rPrChange w:id="2991" w:author="Huawei" w:date="2021-11-19T12:16:00Z">
                    <w:rPr/>
                  </w:rPrChange>
                </w:rPr>
                <w:t>Step 15</w:t>
              </w:r>
            </w:ins>
          </w:p>
        </w:tc>
      </w:tr>
      <w:tr w:rsidR="00477FAB" w:rsidRPr="00477FAB" w:rsidTr="00C805F5">
        <w:trPr>
          <w:ins w:id="2992" w:author="Huawei" w:date="2021-11-19T12:16:00Z"/>
        </w:trPr>
        <w:tc>
          <w:tcPr>
            <w:tcW w:w="4535" w:type="dxa"/>
          </w:tcPr>
          <w:p w:rsidR="00477FAB" w:rsidRPr="00477FAB" w:rsidRDefault="00477FAB" w:rsidP="00C805F5">
            <w:pPr>
              <w:pStyle w:val="TAL"/>
              <w:rPr>
                <w:ins w:id="2993" w:author="Huawei" w:date="2021-11-19T12:16:00Z"/>
                <w:rPrChange w:id="2994" w:author="Huawei" w:date="2021-11-19T12:16:00Z">
                  <w:rPr>
                    <w:ins w:id="2995" w:author="Huawei" w:date="2021-11-19T12:16:00Z"/>
                  </w:rPr>
                </w:rPrChange>
              </w:rPr>
            </w:pPr>
            <w:ins w:id="2996" w:author="Huawei" w:date="2021-11-19T12:16:00Z">
              <w:r w:rsidRPr="00477FAB">
                <w:rPr>
                  <w:rPrChange w:id="2997" w:author="Huawei" w:date="2021-11-19T12:16:00Z">
                    <w:rPr/>
                  </w:rPrChange>
                </w:rPr>
                <w:t>}</w:t>
              </w:r>
            </w:ins>
          </w:p>
        </w:tc>
        <w:tc>
          <w:tcPr>
            <w:tcW w:w="2267" w:type="dxa"/>
          </w:tcPr>
          <w:p w:rsidR="00477FAB" w:rsidRPr="00477FAB" w:rsidRDefault="00477FAB" w:rsidP="00C805F5">
            <w:pPr>
              <w:pStyle w:val="TAL"/>
              <w:rPr>
                <w:ins w:id="2998" w:author="Huawei" w:date="2021-11-19T12:16:00Z"/>
                <w:rPrChange w:id="2999" w:author="Huawei" w:date="2021-11-19T12:16:00Z">
                  <w:rPr>
                    <w:ins w:id="3000" w:author="Huawei" w:date="2021-11-19T12:16:00Z"/>
                  </w:rPr>
                </w:rPrChange>
              </w:rPr>
            </w:pPr>
          </w:p>
        </w:tc>
        <w:tc>
          <w:tcPr>
            <w:tcW w:w="1700" w:type="dxa"/>
          </w:tcPr>
          <w:p w:rsidR="00477FAB" w:rsidRPr="00477FAB" w:rsidRDefault="00477FAB" w:rsidP="00C805F5">
            <w:pPr>
              <w:pStyle w:val="TAL"/>
              <w:rPr>
                <w:ins w:id="3001" w:author="Huawei" w:date="2021-11-19T12:16:00Z"/>
                <w:rPrChange w:id="3002" w:author="Huawei" w:date="2021-11-19T12:16:00Z">
                  <w:rPr>
                    <w:ins w:id="3003" w:author="Huawei" w:date="2021-11-19T12:16:00Z"/>
                  </w:rPr>
                </w:rPrChange>
              </w:rPr>
            </w:pPr>
          </w:p>
        </w:tc>
        <w:tc>
          <w:tcPr>
            <w:tcW w:w="1245" w:type="dxa"/>
          </w:tcPr>
          <w:p w:rsidR="00477FAB" w:rsidRPr="00477FAB" w:rsidRDefault="00477FAB" w:rsidP="00C805F5">
            <w:pPr>
              <w:pStyle w:val="TAL"/>
              <w:rPr>
                <w:ins w:id="3004" w:author="Huawei" w:date="2021-11-19T12:16:00Z"/>
                <w:rPrChange w:id="3005" w:author="Huawei" w:date="2021-11-19T12:16:00Z">
                  <w:rPr>
                    <w:ins w:id="3006" w:author="Huawei" w:date="2021-11-19T12:16:00Z"/>
                  </w:rPr>
                </w:rPrChange>
              </w:rPr>
            </w:pPr>
          </w:p>
        </w:tc>
      </w:tr>
    </w:tbl>
    <w:p w:rsidR="00477FAB" w:rsidRPr="00477FAB" w:rsidRDefault="00477FAB" w:rsidP="00477FAB">
      <w:pPr>
        <w:rPr>
          <w:ins w:id="3007" w:author="Huawei" w:date="2021-11-19T12:16:00Z"/>
          <w:rPrChange w:id="3008" w:author="Huawei" w:date="2021-11-19T12:16:00Z">
            <w:rPr>
              <w:ins w:id="3009" w:author="Huawei" w:date="2021-11-19T12:16:00Z"/>
            </w:rPr>
          </w:rPrChange>
        </w:rPr>
      </w:pPr>
    </w:p>
    <w:p w:rsidR="00477FAB" w:rsidRPr="00477FAB" w:rsidRDefault="00477FAB" w:rsidP="00477FAB">
      <w:pPr>
        <w:pStyle w:val="TH"/>
        <w:rPr>
          <w:ins w:id="3010" w:author="Huawei" w:date="2021-11-19T12:16:00Z"/>
          <w:iCs/>
          <w:rPrChange w:id="3011" w:author="Huawei" w:date="2021-11-19T12:16:00Z">
            <w:rPr>
              <w:ins w:id="3012" w:author="Huawei" w:date="2021-11-19T12:16:00Z"/>
              <w:iCs/>
              <w:highlight w:val="yellow"/>
            </w:rPr>
          </w:rPrChange>
        </w:rPr>
      </w:pPr>
      <w:ins w:id="3013" w:author="Huawei" w:date="2021-11-19T12:16:00Z">
        <w:r w:rsidRPr="00477FAB">
          <w:rPr>
            <w:rPrChange w:id="3014" w:author="Huawei" w:date="2021-11-19T12:16:00Z">
              <w:rPr>
                <w:highlight w:val="yellow"/>
              </w:rPr>
            </w:rPrChange>
          </w:rPr>
          <w:t>Table 13.1.1.3.3-13: UL NAS TRANSPORT (step 8, 14</w:t>
        </w:r>
        <w:r w:rsidRPr="00477FAB">
          <w:rPr>
            <w:rFonts w:hint="eastAsia"/>
            <w:lang w:eastAsia="zh-CN"/>
            <w:rPrChange w:id="3015" w:author="Huawei" w:date="2021-11-19T12:16:00Z">
              <w:rPr>
                <w:rFonts w:hint="eastAsia"/>
                <w:highlight w:val="yellow"/>
                <w:lang w:eastAsia="zh-CN"/>
              </w:rPr>
            </w:rPrChange>
          </w:rPr>
          <w:t>,</w:t>
        </w:r>
        <w:r w:rsidRPr="00477FAB">
          <w:rPr>
            <w:lang w:eastAsia="zh-CN"/>
            <w:rPrChange w:id="3016" w:author="Huawei" w:date="2021-11-19T12:16:00Z">
              <w:rPr>
                <w:highlight w:val="yellow"/>
                <w:lang w:eastAsia="zh-CN"/>
              </w:rPr>
            </w:rPrChange>
          </w:rPr>
          <w:t xml:space="preserve"> </w:t>
        </w:r>
        <w:r w:rsidRPr="00477FAB">
          <w:rPr>
            <w:rPrChange w:id="3017" w:author="Huawei" w:date="2021-11-19T12:16:00Z">
              <w:rPr>
                <w:highlight w:val="yellow"/>
              </w:rPr>
            </w:rPrChange>
          </w:rPr>
          <w:t>Table 13.1.1.3.2-1)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7FAB" w:rsidRPr="00477FAB" w:rsidTr="00C805F5">
        <w:trPr>
          <w:gridBefore w:val="1"/>
          <w:wBefore w:w="9" w:type="dxa"/>
          <w:ins w:id="3018" w:author="Huawei" w:date="2021-11-19T12:16:00Z"/>
        </w:trPr>
        <w:tc>
          <w:tcPr>
            <w:tcW w:w="9738" w:type="dxa"/>
            <w:gridSpan w:val="4"/>
            <w:tcBorders>
              <w:top w:val="single" w:sz="4" w:space="0" w:color="auto"/>
              <w:left w:val="single" w:sz="4" w:space="0" w:color="auto"/>
              <w:bottom w:val="single" w:sz="4" w:space="0" w:color="auto"/>
              <w:right w:val="single" w:sz="4" w:space="0" w:color="auto"/>
            </w:tcBorders>
          </w:tcPr>
          <w:p w:rsidR="00477FAB" w:rsidRPr="00477FAB" w:rsidRDefault="00477FAB" w:rsidP="00C805F5">
            <w:pPr>
              <w:pStyle w:val="TAL"/>
              <w:rPr>
                <w:ins w:id="3019" w:author="Huawei" w:date="2021-11-19T12:16:00Z"/>
                <w:rPrChange w:id="3020" w:author="Huawei" w:date="2021-11-19T12:16:00Z">
                  <w:rPr>
                    <w:ins w:id="3021" w:author="Huawei" w:date="2021-11-19T12:16:00Z"/>
                    <w:highlight w:val="yellow"/>
                  </w:rPr>
                </w:rPrChange>
              </w:rPr>
            </w:pPr>
            <w:ins w:id="3022" w:author="Huawei" w:date="2021-11-19T12:16:00Z">
              <w:r w:rsidRPr="00477FAB">
                <w:rPr>
                  <w:rPrChange w:id="3023" w:author="Huawei" w:date="2021-11-19T12:16:00Z">
                    <w:rPr>
                      <w:highlight w:val="yellow"/>
                    </w:rPr>
                  </w:rPrChange>
                </w:rPr>
                <w:t>Derivation Path: TS 38.508-1 [4] Table 4.7.1-11</w:t>
              </w:r>
            </w:ins>
          </w:p>
        </w:tc>
      </w:tr>
      <w:tr w:rsidR="00477FAB" w:rsidRPr="00477FAB" w:rsidTr="00C805F5">
        <w:tblPrEx>
          <w:tblCellMar>
            <w:left w:w="108" w:type="dxa"/>
            <w:right w:w="108" w:type="dxa"/>
          </w:tblCellMar>
        </w:tblPrEx>
        <w:trPr>
          <w:ins w:id="3024" w:author="Huawei" w:date="2021-11-19T12:16:00Z"/>
        </w:trPr>
        <w:tc>
          <w:tcPr>
            <w:tcW w:w="4535" w:type="dxa"/>
            <w:gridSpan w:val="2"/>
          </w:tcPr>
          <w:p w:rsidR="00477FAB" w:rsidRPr="00477FAB" w:rsidRDefault="00477FAB" w:rsidP="00C805F5">
            <w:pPr>
              <w:pStyle w:val="TAH"/>
              <w:rPr>
                <w:ins w:id="3025" w:author="Huawei" w:date="2021-11-19T12:16:00Z"/>
                <w:rPrChange w:id="3026" w:author="Huawei" w:date="2021-11-19T12:16:00Z">
                  <w:rPr>
                    <w:ins w:id="3027" w:author="Huawei" w:date="2021-11-19T12:16:00Z"/>
                    <w:highlight w:val="yellow"/>
                  </w:rPr>
                </w:rPrChange>
              </w:rPr>
            </w:pPr>
            <w:ins w:id="3028" w:author="Huawei" w:date="2021-11-19T12:16:00Z">
              <w:r w:rsidRPr="00477FAB">
                <w:rPr>
                  <w:rPrChange w:id="3029" w:author="Huawei" w:date="2021-11-19T12:16:00Z">
                    <w:rPr>
                      <w:highlight w:val="yellow"/>
                    </w:rPr>
                  </w:rPrChange>
                </w:rPr>
                <w:t>Information Element</w:t>
              </w:r>
            </w:ins>
          </w:p>
        </w:tc>
        <w:tc>
          <w:tcPr>
            <w:tcW w:w="2267" w:type="dxa"/>
          </w:tcPr>
          <w:p w:rsidR="00477FAB" w:rsidRPr="00477FAB" w:rsidRDefault="00477FAB" w:rsidP="00C805F5">
            <w:pPr>
              <w:pStyle w:val="TAH"/>
              <w:rPr>
                <w:ins w:id="3030" w:author="Huawei" w:date="2021-11-19T12:16:00Z"/>
                <w:rPrChange w:id="3031" w:author="Huawei" w:date="2021-11-19T12:16:00Z">
                  <w:rPr>
                    <w:ins w:id="3032" w:author="Huawei" w:date="2021-11-19T12:16:00Z"/>
                    <w:highlight w:val="yellow"/>
                  </w:rPr>
                </w:rPrChange>
              </w:rPr>
            </w:pPr>
            <w:ins w:id="3033" w:author="Huawei" w:date="2021-11-19T12:16:00Z">
              <w:r w:rsidRPr="00477FAB">
                <w:rPr>
                  <w:rPrChange w:id="3034" w:author="Huawei" w:date="2021-11-19T12:16:00Z">
                    <w:rPr>
                      <w:highlight w:val="yellow"/>
                    </w:rPr>
                  </w:rPrChange>
                </w:rPr>
                <w:t>Value/remark</w:t>
              </w:r>
            </w:ins>
          </w:p>
        </w:tc>
        <w:tc>
          <w:tcPr>
            <w:tcW w:w="1700" w:type="dxa"/>
          </w:tcPr>
          <w:p w:rsidR="00477FAB" w:rsidRPr="00477FAB" w:rsidRDefault="00477FAB" w:rsidP="00C805F5">
            <w:pPr>
              <w:pStyle w:val="TAH"/>
              <w:rPr>
                <w:ins w:id="3035" w:author="Huawei" w:date="2021-11-19T12:16:00Z"/>
                <w:rPrChange w:id="3036" w:author="Huawei" w:date="2021-11-19T12:16:00Z">
                  <w:rPr>
                    <w:ins w:id="3037" w:author="Huawei" w:date="2021-11-19T12:16:00Z"/>
                    <w:highlight w:val="yellow"/>
                  </w:rPr>
                </w:rPrChange>
              </w:rPr>
            </w:pPr>
            <w:ins w:id="3038" w:author="Huawei" w:date="2021-11-19T12:16:00Z">
              <w:r w:rsidRPr="00477FAB">
                <w:rPr>
                  <w:rPrChange w:id="3039" w:author="Huawei" w:date="2021-11-19T12:16:00Z">
                    <w:rPr>
                      <w:highlight w:val="yellow"/>
                    </w:rPr>
                  </w:rPrChange>
                </w:rPr>
                <w:t>Comment</w:t>
              </w:r>
            </w:ins>
          </w:p>
        </w:tc>
        <w:tc>
          <w:tcPr>
            <w:tcW w:w="1245" w:type="dxa"/>
          </w:tcPr>
          <w:p w:rsidR="00477FAB" w:rsidRPr="00477FAB" w:rsidRDefault="00477FAB" w:rsidP="00C805F5">
            <w:pPr>
              <w:pStyle w:val="TAH"/>
              <w:rPr>
                <w:ins w:id="3040" w:author="Huawei" w:date="2021-11-19T12:16:00Z"/>
                <w:rPrChange w:id="3041" w:author="Huawei" w:date="2021-11-19T12:16:00Z">
                  <w:rPr>
                    <w:ins w:id="3042" w:author="Huawei" w:date="2021-11-19T12:16:00Z"/>
                    <w:highlight w:val="yellow"/>
                  </w:rPr>
                </w:rPrChange>
              </w:rPr>
            </w:pPr>
            <w:ins w:id="3043" w:author="Huawei" w:date="2021-11-19T12:16:00Z">
              <w:r w:rsidRPr="00477FAB">
                <w:rPr>
                  <w:rPrChange w:id="3044" w:author="Huawei" w:date="2021-11-19T12:16:00Z">
                    <w:rPr>
                      <w:highlight w:val="yellow"/>
                    </w:rPr>
                  </w:rPrChange>
                </w:rPr>
                <w:t>Condition</w:t>
              </w:r>
            </w:ins>
          </w:p>
        </w:tc>
      </w:tr>
      <w:tr w:rsidR="00477FAB" w:rsidRPr="00477FAB" w:rsidTr="00C805F5">
        <w:tblPrEx>
          <w:tblCellMar>
            <w:left w:w="108" w:type="dxa"/>
            <w:right w:w="108" w:type="dxa"/>
          </w:tblCellMar>
        </w:tblPrEx>
        <w:trPr>
          <w:ins w:id="3045" w:author="Huawei" w:date="2021-11-19T12:16:00Z"/>
        </w:trPr>
        <w:tc>
          <w:tcPr>
            <w:tcW w:w="4535" w:type="dxa"/>
            <w:gridSpan w:val="2"/>
            <w:tcBorders>
              <w:bottom w:val="single" w:sz="4" w:space="0" w:color="auto"/>
            </w:tcBorders>
          </w:tcPr>
          <w:p w:rsidR="00477FAB" w:rsidRPr="00477FAB" w:rsidRDefault="00477FAB" w:rsidP="00C805F5">
            <w:pPr>
              <w:pStyle w:val="TAL"/>
              <w:rPr>
                <w:ins w:id="3046" w:author="Huawei" w:date="2021-11-19T12:16:00Z"/>
                <w:rPrChange w:id="3047" w:author="Huawei" w:date="2021-11-19T12:16:00Z">
                  <w:rPr>
                    <w:ins w:id="3048" w:author="Huawei" w:date="2021-11-19T12:16:00Z"/>
                    <w:highlight w:val="yellow"/>
                  </w:rPr>
                </w:rPrChange>
              </w:rPr>
            </w:pPr>
            <w:ins w:id="3049" w:author="Huawei" w:date="2021-11-19T12:16:00Z">
              <w:r w:rsidRPr="00477FAB">
                <w:rPr>
                  <w:rPrChange w:id="3050" w:author="Huawei" w:date="2021-11-19T12:16:00Z">
                    <w:rPr>
                      <w:highlight w:val="yellow"/>
                    </w:rPr>
                  </w:rPrChange>
                </w:rPr>
                <w:t>Payload container type</w:t>
              </w:r>
            </w:ins>
          </w:p>
        </w:tc>
        <w:tc>
          <w:tcPr>
            <w:tcW w:w="2267" w:type="dxa"/>
          </w:tcPr>
          <w:p w:rsidR="00477FAB" w:rsidRPr="00477FAB" w:rsidRDefault="00477FAB" w:rsidP="00C805F5">
            <w:pPr>
              <w:pStyle w:val="TAL"/>
              <w:rPr>
                <w:ins w:id="3051" w:author="Huawei" w:date="2021-11-19T12:16:00Z"/>
                <w:rPrChange w:id="3052" w:author="Huawei" w:date="2021-11-19T12:16:00Z">
                  <w:rPr>
                    <w:ins w:id="3053" w:author="Huawei" w:date="2021-11-19T12:16:00Z"/>
                    <w:highlight w:val="yellow"/>
                  </w:rPr>
                </w:rPrChange>
              </w:rPr>
            </w:pPr>
            <w:ins w:id="3054" w:author="Huawei" w:date="2021-11-19T12:16:00Z">
              <w:r w:rsidRPr="00477FAB">
                <w:rPr>
                  <w:rPrChange w:id="3055" w:author="Huawei" w:date="2021-11-19T12:16:00Z">
                    <w:rPr>
                      <w:highlight w:val="yellow"/>
                    </w:rPr>
                  </w:rPrChange>
                </w:rPr>
                <w:t>‘0101’B</w:t>
              </w:r>
            </w:ins>
          </w:p>
        </w:tc>
        <w:tc>
          <w:tcPr>
            <w:tcW w:w="1700" w:type="dxa"/>
          </w:tcPr>
          <w:p w:rsidR="00477FAB" w:rsidRPr="00477FAB" w:rsidRDefault="00477FAB" w:rsidP="00C805F5">
            <w:pPr>
              <w:pStyle w:val="TAL"/>
              <w:rPr>
                <w:ins w:id="3056" w:author="Huawei" w:date="2021-11-19T12:16:00Z"/>
                <w:rPrChange w:id="3057" w:author="Huawei" w:date="2021-11-19T12:16:00Z">
                  <w:rPr>
                    <w:ins w:id="3058" w:author="Huawei" w:date="2021-11-19T12:16:00Z"/>
                    <w:highlight w:val="yellow"/>
                  </w:rPr>
                </w:rPrChange>
              </w:rPr>
            </w:pPr>
            <w:ins w:id="3059" w:author="Huawei" w:date="2021-11-19T12:16:00Z">
              <w:r w:rsidRPr="00477FAB">
                <w:rPr>
                  <w:lang w:eastAsia="ko-KR"/>
                  <w:rPrChange w:id="3060" w:author="Huawei" w:date="2021-11-19T12:16:00Z">
                    <w:rPr>
                      <w:highlight w:val="yellow"/>
                      <w:lang w:eastAsia="ko-KR"/>
                    </w:rPr>
                  </w:rPrChange>
                </w:rPr>
                <w:t>UE policy container type</w:t>
              </w:r>
            </w:ins>
          </w:p>
        </w:tc>
        <w:tc>
          <w:tcPr>
            <w:tcW w:w="1245" w:type="dxa"/>
          </w:tcPr>
          <w:p w:rsidR="00477FAB" w:rsidRPr="00477FAB" w:rsidRDefault="00477FAB" w:rsidP="00C805F5">
            <w:pPr>
              <w:pStyle w:val="TAL"/>
              <w:rPr>
                <w:ins w:id="3061" w:author="Huawei" w:date="2021-11-19T12:16:00Z"/>
                <w:rPrChange w:id="3062" w:author="Huawei" w:date="2021-11-19T12:16:00Z">
                  <w:rPr>
                    <w:ins w:id="3063" w:author="Huawei" w:date="2021-11-19T12:16:00Z"/>
                    <w:highlight w:val="yellow"/>
                  </w:rPr>
                </w:rPrChange>
              </w:rPr>
            </w:pPr>
          </w:p>
        </w:tc>
      </w:tr>
      <w:tr w:rsidR="00477FAB" w:rsidRPr="00477FAB" w:rsidTr="00C805F5">
        <w:tblPrEx>
          <w:tblCellMar>
            <w:left w:w="108" w:type="dxa"/>
            <w:right w:w="108" w:type="dxa"/>
          </w:tblCellMar>
        </w:tblPrEx>
        <w:trPr>
          <w:ins w:id="3064" w:author="Huawei" w:date="2021-11-19T12:16:00Z"/>
        </w:trPr>
        <w:tc>
          <w:tcPr>
            <w:tcW w:w="4535" w:type="dxa"/>
            <w:gridSpan w:val="2"/>
            <w:tcBorders>
              <w:bottom w:val="nil"/>
            </w:tcBorders>
          </w:tcPr>
          <w:p w:rsidR="00477FAB" w:rsidRPr="00477FAB" w:rsidRDefault="00477FAB" w:rsidP="00C805F5">
            <w:pPr>
              <w:pStyle w:val="TAL"/>
              <w:rPr>
                <w:ins w:id="3065" w:author="Huawei" w:date="2021-11-19T12:16:00Z"/>
                <w:rPrChange w:id="3066" w:author="Huawei" w:date="2021-11-19T12:16:00Z">
                  <w:rPr>
                    <w:ins w:id="3067" w:author="Huawei" w:date="2021-11-19T12:16:00Z"/>
                    <w:highlight w:val="yellow"/>
                  </w:rPr>
                </w:rPrChange>
              </w:rPr>
            </w:pPr>
            <w:ins w:id="3068" w:author="Huawei" w:date="2021-11-19T12:16:00Z">
              <w:r w:rsidRPr="00477FAB">
                <w:rPr>
                  <w:rPrChange w:id="3069" w:author="Huawei" w:date="2021-11-19T12:16:00Z">
                    <w:rPr>
                      <w:highlight w:val="yellow"/>
                    </w:rPr>
                  </w:rPrChange>
                </w:rPr>
                <w:t>Payload container</w:t>
              </w:r>
            </w:ins>
          </w:p>
        </w:tc>
        <w:tc>
          <w:tcPr>
            <w:tcW w:w="2267" w:type="dxa"/>
          </w:tcPr>
          <w:p w:rsidR="00477FAB" w:rsidRPr="00477FAB" w:rsidRDefault="00477FAB" w:rsidP="00C805F5">
            <w:pPr>
              <w:pStyle w:val="TAL"/>
              <w:rPr>
                <w:ins w:id="3070" w:author="Huawei" w:date="2021-11-19T12:16:00Z"/>
                <w:rPrChange w:id="3071" w:author="Huawei" w:date="2021-11-19T12:16:00Z">
                  <w:rPr>
                    <w:ins w:id="3072" w:author="Huawei" w:date="2021-11-19T12:16:00Z"/>
                    <w:highlight w:val="yellow"/>
                  </w:rPr>
                </w:rPrChange>
              </w:rPr>
            </w:pPr>
            <w:ins w:id="3073" w:author="Huawei" w:date="2021-11-19T12:16:00Z">
              <w:r w:rsidRPr="00477FAB">
                <w:rPr>
                  <w:rPrChange w:id="3074" w:author="Huawei" w:date="2021-11-19T12:16:00Z">
                    <w:rPr>
                      <w:highlight w:val="yellow"/>
                    </w:rPr>
                  </w:rPrChange>
                </w:rPr>
                <w:t>Set to MANAGE UE POLICY COMPLETE message</w:t>
              </w:r>
            </w:ins>
          </w:p>
        </w:tc>
        <w:tc>
          <w:tcPr>
            <w:tcW w:w="1700" w:type="dxa"/>
          </w:tcPr>
          <w:p w:rsidR="00477FAB" w:rsidRPr="00477FAB" w:rsidRDefault="00477FAB" w:rsidP="00C805F5">
            <w:pPr>
              <w:pStyle w:val="TAL"/>
              <w:rPr>
                <w:ins w:id="3075" w:author="Huawei" w:date="2021-11-19T12:16:00Z"/>
                <w:rPrChange w:id="3076" w:author="Huawei" w:date="2021-11-19T12:16:00Z">
                  <w:rPr>
                    <w:ins w:id="3077" w:author="Huawei" w:date="2021-11-19T12:16:00Z"/>
                    <w:highlight w:val="yellow"/>
                  </w:rPr>
                </w:rPrChange>
              </w:rPr>
            </w:pPr>
          </w:p>
        </w:tc>
        <w:tc>
          <w:tcPr>
            <w:tcW w:w="1245" w:type="dxa"/>
          </w:tcPr>
          <w:p w:rsidR="00477FAB" w:rsidRPr="00477FAB" w:rsidRDefault="00477FAB" w:rsidP="00C805F5">
            <w:pPr>
              <w:pStyle w:val="TAL"/>
              <w:rPr>
                <w:ins w:id="3078" w:author="Huawei" w:date="2021-11-19T12:16:00Z"/>
                <w:lang w:eastAsia="zh-CN"/>
                <w:rPrChange w:id="3079" w:author="Huawei" w:date="2021-11-19T12:16:00Z">
                  <w:rPr>
                    <w:ins w:id="3080" w:author="Huawei" w:date="2021-11-19T12:16:00Z"/>
                    <w:highlight w:val="yellow"/>
                    <w:lang w:eastAsia="zh-CN"/>
                  </w:rPr>
                </w:rPrChange>
              </w:rPr>
            </w:pPr>
            <w:ins w:id="3081" w:author="Huawei" w:date="2021-11-19T12:16:00Z">
              <w:r w:rsidRPr="00477FAB">
                <w:rPr>
                  <w:rFonts w:hint="eastAsia"/>
                  <w:lang w:eastAsia="zh-CN"/>
                  <w:rPrChange w:id="3082" w:author="Huawei" w:date="2021-11-19T12:16:00Z">
                    <w:rPr>
                      <w:rFonts w:hint="eastAsia"/>
                      <w:highlight w:val="yellow"/>
                      <w:lang w:eastAsia="zh-CN"/>
                    </w:rPr>
                  </w:rPrChange>
                </w:rPr>
                <w:t>S</w:t>
              </w:r>
              <w:r w:rsidRPr="00477FAB">
                <w:rPr>
                  <w:lang w:eastAsia="zh-CN"/>
                  <w:rPrChange w:id="3083" w:author="Huawei" w:date="2021-11-19T12:16:00Z">
                    <w:rPr>
                      <w:highlight w:val="yellow"/>
                      <w:lang w:eastAsia="zh-CN"/>
                    </w:rPr>
                  </w:rPrChange>
                </w:rPr>
                <w:t>tep 8</w:t>
              </w:r>
            </w:ins>
          </w:p>
        </w:tc>
      </w:tr>
      <w:tr w:rsidR="00477FAB" w:rsidRPr="00477FAB" w:rsidTr="00C805F5">
        <w:tblPrEx>
          <w:tblCellMar>
            <w:left w:w="108" w:type="dxa"/>
            <w:right w:w="108" w:type="dxa"/>
          </w:tblCellMar>
        </w:tblPrEx>
        <w:trPr>
          <w:ins w:id="3084" w:author="Huawei" w:date="2021-11-19T12:16:00Z"/>
        </w:trPr>
        <w:tc>
          <w:tcPr>
            <w:tcW w:w="4535" w:type="dxa"/>
            <w:gridSpan w:val="2"/>
            <w:tcBorders>
              <w:top w:val="nil"/>
            </w:tcBorders>
          </w:tcPr>
          <w:p w:rsidR="00477FAB" w:rsidRPr="00477FAB" w:rsidRDefault="00477FAB" w:rsidP="00C805F5">
            <w:pPr>
              <w:pStyle w:val="TAL"/>
              <w:rPr>
                <w:ins w:id="3085" w:author="Huawei" w:date="2021-11-19T12:16:00Z"/>
                <w:rPrChange w:id="3086" w:author="Huawei" w:date="2021-11-19T12:16:00Z">
                  <w:rPr>
                    <w:ins w:id="3087" w:author="Huawei" w:date="2021-11-19T12:16:00Z"/>
                    <w:highlight w:val="yellow"/>
                  </w:rPr>
                </w:rPrChange>
              </w:rPr>
            </w:pPr>
          </w:p>
        </w:tc>
        <w:tc>
          <w:tcPr>
            <w:tcW w:w="2267" w:type="dxa"/>
          </w:tcPr>
          <w:p w:rsidR="00477FAB" w:rsidRPr="00477FAB" w:rsidRDefault="00477FAB" w:rsidP="00C805F5">
            <w:pPr>
              <w:pStyle w:val="TAL"/>
              <w:rPr>
                <w:ins w:id="3088" w:author="Huawei" w:date="2021-11-19T12:16:00Z"/>
                <w:rPrChange w:id="3089" w:author="Huawei" w:date="2021-11-19T12:16:00Z">
                  <w:rPr>
                    <w:ins w:id="3090" w:author="Huawei" w:date="2021-11-19T12:16:00Z"/>
                    <w:highlight w:val="yellow"/>
                  </w:rPr>
                </w:rPrChange>
              </w:rPr>
            </w:pPr>
            <w:ins w:id="3091" w:author="Huawei" w:date="2021-11-19T12:16:00Z">
              <w:r w:rsidRPr="00477FAB">
                <w:rPr>
                  <w:rPrChange w:id="3092" w:author="Huawei" w:date="2021-11-19T12:16:00Z">
                    <w:rPr>
                      <w:highlight w:val="yellow"/>
                    </w:rPr>
                  </w:rPrChange>
                </w:rPr>
                <w:t>Set to UE POLICY PROVISIONING REQUEST message</w:t>
              </w:r>
            </w:ins>
          </w:p>
        </w:tc>
        <w:tc>
          <w:tcPr>
            <w:tcW w:w="1700" w:type="dxa"/>
          </w:tcPr>
          <w:p w:rsidR="00477FAB" w:rsidRPr="00477FAB" w:rsidRDefault="00477FAB" w:rsidP="00C805F5">
            <w:pPr>
              <w:pStyle w:val="TAL"/>
              <w:rPr>
                <w:ins w:id="3093" w:author="Huawei" w:date="2021-11-19T12:16:00Z"/>
                <w:rPrChange w:id="3094" w:author="Huawei" w:date="2021-11-19T12:16:00Z">
                  <w:rPr>
                    <w:ins w:id="3095" w:author="Huawei" w:date="2021-11-19T12:16:00Z"/>
                    <w:highlight w:val="yellow"/>
                  </w:rPr>
                </w:rPrChange>
              </w:rPr>
            </w:pPr>
          </w:p>
        </w:tc>
        <w:tc>
          <w:tcPr>
            <w:tcW w:w="1245" w:type="dxa"/>
          </w:tcPr>
          <w:p w:rsidR="00477FAB" w:rsidRPr="00477FAB" w:rsidRDefault="00477FAB" w:rsidP="00C805F5">
            <w:pPr>
              <w:pStyle w:val="TAL"/>
              <w:rPr>
                <w:ins w:id="3096" w:author="Huawei" w:date="2021-11-19T12:16:00Z"/>
                <w:lang w:eastAsia="zh-CN"/>
              </w:rPr>
            </w:pPr>
            <w:ins w:id="3097" w:author="Huawei" w:date="2021-11-19T12:16:00Z">
              <w:r w:rsidRPr="00477FAB">
                <w:rPr>
                  <w:rFonts w:hint="eastAsia"/>
                  <w:lang w:eastAsia="zh-CN"/>
                  <w:rPrChange w:id="3098" w:author="Huawei" w:date="2021-11-19T12:16:00Z">
                    <w:rPr>
                      <w:rFonts w:hint="eastAsia"/>
                      <w:highlight w:val="yellow"/>
                      <w:lang w:eastAsia="zh-CN"/>
                    </w:rPr>
                  </w:rPrChange>
                </w:rPr>
                <w:t>S</w:t>
              </w:r>
              <w:r w:rsidRPr="00477FAB">
                <w:rPr>
                  <w:lang w:eastAsia="zh-CN"/>
                  <w:rPrChange w:id="3099" w:author="Huawei" w:date="2021-11-19T12:16:00Z">
                    <w:rPr>
                      <w:highlight w:val="yellow"/>
                      <w:lang w:eastAsia="zh-CN"/>
                    </w:rPr>
                  </w:rPrChange>
                </w:rPr>
                <w:t>tep 14</w:t>
              </w:r>
            </w:ins>
          </w:p>
        </w:tc>
      </w:tr>
    </w:tbl>
    <w:p w:rsidR="00477FAB" w:rsidRPr="00477FAB" w:rsidRDefault="00477FAB" w:rsidP="00477FAB">
      <w:pPr>
        <w:rPr>
          <w:ins w:id="3100" w:author="Huawei" w:date="2021-11-19T12:16:00Z"/>
          <w:rPrChange w:id="3101" w:author="Huawei" w:date="2021-11-19T12:16:00Z">
            <w:rPr>
              <w:ins w:id="3102" w:author="Huawei" w:date="2021-11-19T12:16:00Z"/>
            </w:rPr>
          </w:rPrChange>
        </w:rPr>
      </w:pPr>
    </w:p>
    <w:p w:rsidR="00DE1066" w:rsidRPr="00477FAB" w:rsidRDefault="00DE1066" w:rsidP="00EC5AA6">
      <w:pPr>
        <w:rPr>
          <w:rPrChange w:id="3103" w:author="Huawei" w:date="2021-11-19T12:16:00Z">
            <w:rPr/>
          </w:rPrChange>
        </w:rPr>
      </w:pPr>
    </w:p>
    <w:p w:rsidR="003D4A19" w:rsidRPr="00F92638" w:rsidRDefault="003D4A19" w:rsidP="003D4A19">
      <w:pPr>
        <w:pStyle w:val="H6"/>
        <w:rPr>
          <w:b/>
          <w:noProof/>
          <w:color w:val="00B0F0"/>
        </w:rPr>
      </w:pPr>
      <w:r w:rsidRPr="00477FAB">
        <w:rPr>
          <w:b/>
          <w:noProof/>
          <w:color w:val="00B0F0"/>
          <w:rPrChange w:id="3104" w:author="Huawei" w:date="2021-11-19T12:16:00Z">
            <w:rPr>
              <w:b/>
              <w:noProof/>
              <w:color w:val="00B0F0"/>
            </w:rPr>
          </w:rPrChange>
        </w:rPr>
        <w:t>&lt;End of modified section 1&gt;</w:t>
      </w:r>
    </w:p>
    <w:p w:rsidR="003D4A19" w:rsidRDefault="003D4A19" w:rsidP="003D4A19">
      <w:pPr>
        <w:rPr>
          <w:noProof/>
        </w:rPr>
      </w:pPr>
    </w:p>
    <w:sectPr w:rsidR="003D4A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D79" w:rsidRDefault="00E27D79">
      <w:r>
        <w:separator/>
      </w:r>
    </w:p>
  </w:endnote>
  <w:endnote w:type="continuationSeparator" w:id="0">
    <w:p w:rsidR="00E27D79" w:rsidRDefault="00E27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D79" w:rsidRDefault="00E27D79">
      <w:r>
        <w:separator/>
      </w:r>
    </w:p>
  </w:footnote>
  <w:footnote w:type="continuationSeparator" w:id="0">
    <w:p w:rsidR="00E27D79" w:rsidRDefault="00E27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269" w:rsidRDefault="006372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269" w:rsidRDefault="006372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269" w:rsidRDefault="006372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269" w:rsidRDefault="0063726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A5"/>
    <w:rsid w:val="00022E4A"/>
    <w:rsid w:val="00041E10"/>
    <w:rsid w:val="00051255"/>
    <w:rsid w:val="00062EB3"/>
    <w:rsid w:val="00071171"/>
    <w:rsid w:val="00076873"/>
    <w:rsid w:val="00093D2E"/>
    <w:rsid w:val="000A6394"/>
    <w:rsid w:val="000B7FED"/>
    <w:rsid w:val="000C038A"/>
    <w:rsid w:val="000C6598"/>
    <w:rsid w:val="000C6B30"/>
    <w:rsid w:val="000D44B3"/>
    <w:rsid w:val="000E6F11"/>
    <w:rsid w:val="001022EA"/>
    <w:rsid w:val="00102791"/>
    <w:rsid w:val="00112F90"/>
    <w:rsid w:val="00126348"/>
    <w:rsid w:val="00145D43"/>
    <w:rsid w:val="00150DF4"/>
    <w:rsid w:val="00154A77"/>
    <w:rsid w:val="00163AF9"/>
    <w:rsid w:val="00174D95"/>
    <w:rsid w:val="00192C46"/>
    <w:rsid w:val="001A08B3"/>
    <w:rsid w:val="001A3F26"/>
    <w:rsid w:val="001A7B60"/>
    <w:rsid w:val="001B0A17"/>
    <w:rsid w:val="001B52F0"/>
    <w:rsid w:val="001B6C08"/>
    <w:rsid w:val="001B7A65"/>
    <w:rsid w:val="001C0C40"/>
    <w:rsid w:val="001C1C52"/>
    <w:rsid w:val="001D16D1"/>
    <w:rsid w:val="001E41F3"/>
    <w:rsid w:val="001E6674"/>
    <w:rsid w:val="001F0DAE"/>
    <w:rsid w:val="001F37A9"/>
    <w:rsid w:val="001F6076"/>
    <w:rsid w:val="002006D8"/>
    <w:rsid w:val="0023072A"/>
    <w:rsid w:val="0023304A"/>
    <w:rsid w:val="00237C89"/>
    <w:rsid w:val="0026004D"/>
    <w:rsid w:val="002640DD"/>
    <w:rsid w:val="00275D12"/>
    <w:rsid w:val="00284FEB"/>
    <w:rsid w:val="002860C4"/>
    <w:rsid w:val="00294B91"/>
    <w:rsid w:val="00295EFE"/>
    <w:rsid w:val="002B0C9A"/>
    <w:rsid w:val="002B5741"/>
    <w:rsid w:val="002C0E3A"/>
    <w:rsid w:val="002C5B7C"/>
    <w:rsid w:val="002E472E"/>
    <w:rsid w:val="00305409"/>
    <w:rsid w:val="00312C23"/>
    <w:rsid w:val="00321439"/>
    <w:rsid w:val="003239A0"/>
    <w:rsid w:val="00333A23"/>
    <w:rsid w:val="00336E1F"/>
    <w:rsid w:val="00344AA3"/>
    <w:rsid w:val="003609EF"/>
    <w:rsid w:val="0036231A"/>
    <w:rsid w:val="00362A0B"/>
    <w:rsid w:val="00363FEC"/>
    <w:rsid w:val="00374DD4"/>
    <w:rsid w:val="003B3202"/>
    <w:rsid w:val="003B524E"/>
    <w:rsid w:val="003D4A19"/>
    <w:rsid w:val="003E1A36"/>
    <w:rsid w:val="00402E4C"/>
    <w:rsid w:val="00407C55"/>
    <w:rsid w:val="00410371"/>
    <w:rsid w:val="00420AE1"/>
    <w:rsid w:val="004242F1"/>
    <w:rsid w:val="0044282B"/>
    <w:rsid w:val="00450A51"/>
    <w:rsid w:val="00456D2C"/>
    <w:rsid w:val="0046110D"/>
    <w:rsid w:val="00471C47"/>
    <w:rsid w:val="004727C9"/>
    <w:rsid w:val="00477FAB"/>
    <w:rsid w:val="00490E53"/>
    <w:rsid w:val="004A220A"/>
    <w:rsid w:val="004B75B7"/>
    <w:rsid w:val="004D390D"/>
    <w:rsid w:val="004E3B97"/>
    <w:rsid w:val="004F0A40"/>
    <w:rsid w:val="004F4FCB"/>
    <w:rsid w:val="0051580D"/>
    <w:rsid w:val="005409CA"/>
    <w:rsid w:val="00547111"/>
    <w:rsid w:val="00564BA7"/>
    <w:rsid w:val="00592D74"/>
    <w:rsid w:val="005B5BF0"/>
    <w:rsid w:val="005C41BF"/>
    <w:rsid w:val="005D7CC1"/>
    <w:rsid w:val="005E2C44"/>
    <w:rsid w:val="005E6649"/>
    <w:rsid w:val="00611C28"/>
    <w:rsid w:val="00621188"/>
    <w:rsid w:val="006257ED"/>
    <w:rsid w:val="00637269"/>
    <w:rsid w:val="00640B56"/>
    <w:rsid w:val="006505F8"/>
    <w:rsid w:val="00657CC6"/>
    <w:rsid w:val="00665C47"/>
    <w:rsid w:val="00672AAA"/>
    <w:rsid w:val="006751A4"/>
    <w:rsid w:val="00685D41"/>
    <w:rsid w:val="00687F0F"/>
    <w:rsid w:val="00695808"/>
    <w:rsid w:val="006B46FB"/>
    <w:rsid w:val="006C7FE8"/>
    <w:rsid w:val="006D1E15"/>
    <w:rsid w:val="006E21FB"/>
    <w:rsid w:val="006E3C05"/>
    <w:rsid w:val="00707FD5"/>
    <w:rsid w:val="00720921"/>
    <w:rsid w:val="007313A9"/>
    <w:rsid w:val="00754BE0"/>
    <w:rsid w:val="007759E4"/>
    <w:rsid w:val="007823F8"/>
    <w:rsid w:val="00782AB2"/>
    <w:rsid w:val="00792056"/>
    <w:rsid w:val="00792342"/>
    <w:rsid w:val="00797269"/>
    <w:rsid w:val="007977A8"/>
    <w:rsid w:val="007A55C1"/>
    <w:rsid w:val="007B512A"/>
    <w:rsid w:val="007C2097"/>
    <w:rsid w:val="007D2765"/>
    <w:rsid w:val="007D6A07"/>
    <w:rsid w:val="007F7259"/>
    <w:rsid w:val="008040A8"/>
    <w:rsid w:val="00817C56"/>
    <w:rsid w:val="008279FA"/>
    <w:rsid w:val="00840AAE"/>
    <w:rsid w:val="008626E7"/>
    <w:rsid w:val="00866A53"/>
    <w:rsid w:val="00870EE7"/>
    <w:rsid w:val="0087573A"/>
    <w:rsid w:val="00883CB3"/>
    <w:rsid w:val="008863B9"/>
    <w:rsid w:val="00895CB3"/>
    <w:rsid w:val="008A45A6"/>
    <w:rsid w:val="008C5435"/>
    <w:rsid w:val="008F3789"/>
    <w:rsid w:val="008F686C"/>
    <w:rsid w:val="00910FC8"/>
    <w:rsid w:val="009148DE"/>
    <w:rsid w:val="00914DDB"/>
    <w:rsid w:val="00941E30"/>
    <w:rsid w:val="0094368B"/>
    <w:rsid w:val="00967EE4"/>
    <w:rsid w:val="0097090B"/>
    <w:rsid w:val="00977430"/>
    <w:rsid w:val="009777D9"/>
    <w:rsid w:val="00991B88"/>
    <w:rsid w:val="009A0E37"/>
    <w:rsid w:val="009A5753"/>
    <w:rsid w:val="009A579D"/>
    <w:rsid w:val="009C08AC"/>
    <w:rsid w:val="009C25AC"/>
    <w:rsid w:val="009E2EED"/>
    <w:rsid w:val="009E3297"/>
    <w:rsid w:val="009F734F"/>
    <w:rsid w:val="00A109EC"/>
    <w:rsid w:val="00A246B6"/>
    <w:rsid w:val="00A47E70"/>
    <w:rsid w:val="00A50CF0"/>
    <w:rsid w:val="00A642EF"/>
    <w:rsid w:val="00A75A9A"/>
    <w:rsid w:val="00A7671C"/>
    <w:rsid w:val="00A97DA2"/>
    <w:rsid w:val="00AA29F8"/>
    <w:rsid w:val="00AA2CBC"/>
    <w:rsid w:val="00AC5820"/>
    <w:rsid w:val="00AD1CD8"/>
    <w:rsid w:val="00AF4329"/>
    <w:rsid w:val="00B20549"/>
    <w:rsid w:val="00B258BB"/>
    <w:rsid w:val="00B65294"/>
    <w:rsid w:val="00B67B97"/>
    <w:rsid w:val="00B7439E"/>
    <w:rsid w:val="00B968C8"/>
    <w:rsid w:val="00BA3EC5"/>
    <w:rsid w:val="00BA51D9"/>
    <w:rsid w:val="00BB5DFC"/>
    <w:rsid w:val="00BD279D"/>
    <w:rsid w:val="00BD6BB8"/>
    <w:rsid w:val="00BD7860"/>
    <w:rsid w:val="00C012CB"/>
    <w:rsid w:val="00C66BA2"/>
    <w:rsid w:val="00C94CF4"/>
    <w:rsid w:val="00C95985"/>
    <w:rsid w:val="00CB7AC5"/>
    <w:rsid w:val="00CC5026"/>
    <w:rsid w:val="00CC68D0"/>
    <w:rsid w:val="00CC7287"/>
    <w:rsid w:val="00CD7CCA"/>
    <w:rsid w:val="00CF2F8A"/>
    <w:rsid w:val="00CF2FA6"/>
    <w:rsid w:val="00CF4E75"/>
    <w:rsid w:val="00D03F9A"/>
    <w:rsid w:val="00D06D51"/>
    <w:rsid w:val="00D24346"/>
    <w:rsid w:val="00D24991"/>
    <w:rsid w:val="00D34C5F"/>
    <w:rsid w:val="00D43946"/>
    <w:rsid w:val="00D50255"/>
    <w:rsid w:val="00D66520"/>
    <w:rsid w:val="00D702DF"/>
    <w:rsid w:val="00D70EE7"/>
    <w:rsid w:val="00DA4382"/>
    <w:rsid w:val="00DA753C"/>
    <w:rsid w:val="00DD19E8"/>
    <w:rsid w:val="00DD30BB"/>
    <w:rsid w:val="00DD4A00"/>
    <w:rsid w:val="00DE1066"/>
    <w:rsid w:val="00DE34CF"/>
    <w:rsid w:val="00DE4290"/>
    <w:rsid w:val="00DE6CF9"/>
    <w:rsid w:val="00E13F3D"/>
    <w:rsid w:val="00E214FF"/>
    <w:rsid w:val="00E27D79"/>
    <w:rsid w:val="00E34898"/>
    <w:rsid w:val="00E365C9"/>
    <w:rsid w:val="00E4000E"/>
    <w:rsid w:val="00E51726"/>
    <w:rsid w:val="00E70236"/>
    <w:rsid w:val="00E75D93"/>
    <w:rsid w:val="00E95F93"/>
    <w:rsid w:val="00EB09B7"/>
    <w:rsid w:val="00EB3E98"/>
    <w:rsid w:val="00EC5AA6"/>
    <w:rsid w:val="00ED5CE0"/>
    <w:rsid w:val="00EE7D7C"/>
    <w:rsid w:val="00F25D98"/>
    <w:rsid w:val="00F300FB"/>
    <w:rsid w:val="00F44775"/>
    <w:rsid w:val="00F46372"/>
    <w:rsid w:val="00F52CBD"/>
    <w:rsid w:val="00F559A6"/>
    <w:rsid w:val="00F671BC"/>
    <w:rsid w:val="00F85FE7"/>
    <w:rsid w:val="00FA1DBA"/>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A4EAD6-6208-4567-902A-124D306A3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657CC6"/>
    <w:rPr>
      <w:rFonts w:ascii="Courier New" w:hAnsi="Courier New"/>
      <w:noProof/>
      <w:sz w:val="16"/>
      <w:lang w:val="en-GB" w:eastAsia="en-US"/>
    </w:rPr>
  </w:style>
  <w:style w:type="character" w:customStyle="1" w:styleId="TALChar">
    <w:name w:val="TAL Char"/>
    <w:link w:val="TAL"/>
    <w:qFormat/>
    <w:rsid w:val="00657CC6"/>
    <w:rPr>
      <w:rFonts w:ascii="Arial" w:hAnsi="Arial"/>
      <w:sz w:val="18"/>
      <w:lang w:val="en-GB" w:eastAsia="en-US"/>
    </w:rPr>
  </w:style>
  <w:style w:type="character" w:customStyle="1" w:styleId="TACCar">
    <w:name w:val="TAC Car"/>
    <w:link w:val="TAC"/>
    <w:qFormat/>
    <w:rsid w:val="00657CC6"/>
    <w:rPr>
      <w:rFonts w:ascii="Arial" w:hAnsi="Arial"/>
      <w:sz w:val="18"/>
      <w:lang w:val="en-GB" w:eastAsia="en-US"/>
    </w:rPr>
  </w:style>
  <w:style w:type="character" w:customStyle="1" w:styleId="TAHCar">
    <w:name w:val="TAH Car"/>
    <w:link w:val="TAH"/>
    <w:qFormat/>
    <w:rsid w:val="00657CC6"/>
    <w:rPr>
      <w:rFonts w:ascii="Arial" w:hAnsi="Arial"/>
      <w:b/>
      <w:sz w:val="18"/>
      <w:lang w:val="en-GB" w:eastAsia="en-US"/>
    </w:rPr>
  </w:style>
  <w:style w:type="character" w:customStyle="1" w:styleId="B1Char">
    <w:name w:val="B1 Char"/>
    <w:link w:val="B1"/>
    <w:qFormat/>
    <w:locked/>
    <w:rsid w:val="00657CC6"/>
    <w:rPr>
      <w:rFonts w:ascii="Times New Roman" w:hAnsi="Times New Roman"/>
      <w:lang w:val="en-GB" w:eastAsia="en-US"/>
    </w:rPr>
  </w:style>
  <w:style w:type="character" w:customStyle="1" w:styleId="THChar">
    <w:name w:val="TH Char"/>
    <w:link w:val="TH"/>
    <w:qFormat/>
    <w:rsid w:val="00657CC6"/>
    <w:rPr>
      <w:rFonts w:ascii="Arial" w:hAnsi="Arial"/>
      <w:b/>
      <w:lang w:val="en-GB" w:eastAsia="en-US"/>
    </w:rPr>
  </w:style>
  <w:style w:type="character" w:customStyle="1" w:styleId="TANChar">
    <w:name w:val="TAN Char"/>
    <w:link w:val="TAN"/>
    <w:qFormat/>
    <w:rsid w:val="00657CC6"/>
    <w:rPr>
      <w:rFonts w:ascii="Arial" w:hAnsi="Arial"/>
      <w:sz w:val="18"/>
      <w:lang w:val="en-GB" w:eastAsia="en-US"/>
    </w:rPr>
  </w:style>
  <w:style w:type="paragraph" w:customStyle="1" w:styleId="Default">
    <w:name w:val="Default"/>
    <w:rsid w:val="00657CC6"/>
    <w:pPr>
      <w:autoSpaceDE w:val="0"/>
      <w:autoSpaceDN w:val="0"/>
      <w:adjustRightInd w:val="0"/>
    </w:pPr>
    <w:rPr>
      <w:rFonts w:ascii="Arial" w:hAnsi="Arial" w:cs="Arial"/>
      <w:color w:val="000000"/>
      <w:sz w:val="24"/>
      <w:szCs w:val="24"/>
      <w:lang w:eastAsia="en-US"/>
    </w:rPr>
  </w:style>
  <w:style w:type="paragraph" w:customStyle="1" w:styleId="TAHCarNotBold">
    <w:name w:val="TAH Car + Not Bold"/>
    <w:basedOn w:val="a"/>
    <w:rsid w:val="00657CC6"/>
    <w:pPr>
      <w:keepNext/>
      <w:keepLines/>
      <w:spacing w:after="0"/>
    </w:pPr>
    <w:rPr>
      <w:rFonts w:ascii="Arial" w:eastAsia="Times New Roman" w:hAnsi="Arial"/>
      <w:sz w:val="18"/>
      <w:lang w:eastAsia="en-GB"/>
    </w:rPr>
  </w:style>
  <w:style w:type="character" w:customStyle="1" w:styleId="B2Char">
    <w:name w:val="B2 Char"/>
    <w:link w:val="B2"/>
    <w:locked/>
    <w:rsid w:val="00564BA7"/>
    <w:rPr>
      <w:rFonts w:ascii="Times New Roman" w:hAnsi="Times New Roman"/>
      <w:lang w:val="en-GB" w:eastAsia="en-US"/>
    </w:rPr>
  </w:style>
  <w:style w:type="character" w:customStyle="1" w:styleId="B3Car">
    <w:name w:val="B3 Car"/>
    <w:link w:val="B3"/>
    <w:rsid w:val="00564BA7"/>
    <w:rPr>
      <w:rFonts w:ascii="Times New Roman" w:hAnsi="Times New Roman"/>
      <w:lang w:val="en-GB" w:eastAsia="en-US"/>
    </w:rPr>
  </w:style>
  <w:style w:type="character" w:customStyle="1" w:styleId="NOChar">
    <w:name w:val="NO Char"/>
    <w:link w:val="NO"/>
    <w:rsid w:val="00564BA7"/>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link w:val="2"/>
    <w:rsid w:val="007823F8"/>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
    <w:rsid w:val="007823F8"/>
    <w:rPr>
      <w:rFonts w:ascii="Arial" w:hAnsi="Arial"/>
      <w:sz w:val="28"/>
      <w:lang w:val="en-GB" w:eastAsia="en-US"/>
    </w:rPr>
  </w:style>
  <w:style w:type="character" w:customStyle="1" w:styleId="Char">
    <w:name w:val="批注文字 Char"/>
    <w:link w:val="ac"/>
    <w:qFormat/>
    <w:rsid w:val="009E2E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D3815-1195-45A0-96A7-E91C9DF80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1822</TotalTime>
  <Pages>11</Pages>
  <Words>3051</Words>
  <Characters>17393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61</cp:revision>
  <cp:lastPrinted>1899-12-31T23:00:00Z</cp:lastPrinted>
  <dcterms:created xsi:type="dcterms:W3CDTF">2021-01-05T02:27:00Z</dcterms:created>
  <dcterms:modified xsi:type="dcterms:W3CDTF">2021-11-19T04:18:00Z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(3)IadbC3o3RH1JEE7oOxLFzBjoYIAyHDZH/Hm6CyPJPL/URbD+a2CMiLLgq9dJDzsQvOn3i08R
WkHxxG1sq4/nN1mghliNpCYnSv/5QmQEHVDszSmfpduUm3Xq+lVbB17TLThFEWzMGYNR2kBw
rQZaLc1Rnsyl9wVCQrg/ZLZnIsb6p8N64is/Fpozm0+KAzZVs/2tKYemHDyhbqezDogsKql0
1zcn+iNA9kbMLsI3oJ</vt:lpwstr>
  </property>
  <property fmtid="{D5CDD505-2E9C-101B-9397-08002B2CF9AE}" pid="22" name="_2015_ms_pID_7253431">
    <vt:lpwstr>2mGIlcZ4TnmdLx8+UFb1WWGOmtg9lDsjj3uMktDffV5HVWJgm9d0yn
r568YVJr4ICR4/gRcN1lkWHIKnXbTUCWpevpoWMi4DiVHpXXcts5MZCxrsVz5IR8f3G4XX8M
es0u+cPMmksqvo6QhV+z+Kge8gexLGf5rqJooaq8EceNlyE/LI3sOogLgizznB8JnjMCwJid
Xsi+GzRsiuTCyoidpdCrUlTVbWicYNZ8dju/</vt:lpwstr>
  </property>
  <property fmtid="{D5CDD505-2E9C-101B-9397-08002B2CF9AE}" pid="23" name="_2015_ms_pID_7253432">
    <vt:lpwstr>x9X97/pGbzy+F7nFPTh69KY=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1637295294</vt:lpwstr>
  </property>
</Properties>
</file>